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2CD18" w14:textId="5FF83EDA" w:rsidR="00023F97" w:rsidRDefault="00BA3AD2" w:rsidP="00023F97">
      <w:pPr>
        <w:pStyle w:val="CRCoverPage"/>
        <w:tabs>
          <w:tab w:val="right" w:pos="9639"/>
        </w:tabs>
        <w:spacing w:after="0"/>
        <w:rPr>
          <w:b/>
          <w:i/>
          <w:noProof/>
          <w:sz w:val="28"/>
        </w:rPr>
      </w:pPr>
      <w:bookmarkStart w:id="0" w:name="OLE_LINK2"/>
      <w:r>
        <w:rPr>
          <w:b/>
          <w:noProof/>
          <w:sz w:val="24"/>
        </w:rPr>
        <w:t>3GPP TSG-SA5 Meeting #14</w:t>
      </w:r>
      <w:r w:rsidR="007D03AF">
        <w:rPr>
          <w:b/>
          <w:noProof/>
          <w:sz w:val="24"/>
        </w:rPr>
        <w:t>3</w:t>
      </w:r>
      <w:r w:rsidR="00023F97">
        <w:rPr>
          <w:b/>
          <w:noProof/>
          <w:sz w:val="24"/>
        </w:rPr>
        <w:t>e</w:t>
      </w:r>
      <w:r w:rsidR="00023F97" w:rsidRPr="00B93E83">
        <w:rPr>
          <w:b/>
          <w:noProof/>
          <w:sz w:val="28"/>
        </w:rPr>
        <w:tab/>
        <w:t>S5-</w:t>
      </w:r>
      <w:r w:rsidR="00023F97">
        <w:rPr>
          <w:b/>
          <w:noProof/>
          <w:sz w:val="28"/>
        </w:rPr>
        <w:t>2</w:t>
      </w:r>
      <w:r>
        <w:rPr>
          <w:b/>
          <w:noProof/>
          <w:sz w:val="28"/>
        </w:rPr>
        <w:t>2</w:t>
      </w:r>
      <w:r w:rsidR="007D03AF">
        <w:rPr>
          <w:b/>
          <w:noProof/>
          <w:sz w:val="28"/>
        </w:rPr>
        <w:t>3</w:t>
      </w:r>
      <w:r w:rsidR="009E49E5">
        <w:rPr>
          <w:b/>
          <w:noProof/>
          <w:sz w:val="28"/>
        </w:rPr>
        <w:t>367</w:t>
      </w:r>
      <w:bookmarkStart w:id="1" w:name="_GoBack"/>
      <w:bookmarkEnd w:id="1"/>
    </w:p>
    <w:p w14:paraId="1A02C87E" w14:textId="10C61E7D" w:rsidR="00023F97" w:rsidRPr="003E51CD" w:rsidRDefault="00023F97" w:rsidP="00023F97">
      <w:pPr>
        <w:pStyle w:val="CRCoverPage"/>
        <w:tabs>
          <w:tab w:val="right" w:pos="9639"/>
        </w:tabs>
        <w:spacing w:after="0"/>
        <w:rPr>
          <w:b/>
          <w:noProof/>
          <w:sz w:val="24"/>
        </w:rPr>
      </w:pPr>
      <w:r>
        <w:rPr>
          <w:b/>
          <w:noProof/>
          <w:sz w:val="24"/>
        </w:rPr>
        <w:t xml:space="preserve">e-meeting </w:t>
      </w:r>
      <w:r w:rsidR="007D03AF">
        <w:rPr>
          <w:b/>
          <w:noProof/>
          <w:sz w:val="24"/>
        </w:rPr>
        <w:t>9</w:t>
      </w:r>
      <w:r w:rsidRPr="000E6D9A">
        <w:rPr>
          <w:b/>
          <w:noProof/>
          <w:sz w:val="24"/>
          <w:vertAlign w:val="superscript"/>
        </w:rPr>
        <w:t>th</w:t>
      </w:r>
      <w:r>
        <w:rPr>
          <w:b/>
          <w:noProof/>
          <w:sz w:val="24"/>
        </w:rPr>
        <w:t xml:space="preserve"> </w:t>
      </w:r>
      <w:r w:rsidR="00BA3AD2">
        <w:rPr>
          <w:rFonts w:hint="eastAsia"/>
          <w:b/>
          <w:noProof/>
          <w:sz w:val="24"/>
          <w:lang w:eastAsia="zh-CN"/>
        </w:rPr>
        <w:t>-</w:t>
      </w:r>
      <w:r w:rsidR="00BA3AD2">
        <w:rPr>
          <w:b/>
          <w:noProof/>
          <w:sz w:val="24"/>
        </w:rPr>
        <w:t xml:space="preserve"> 1</w:t>
      </w:r>
      <w:r w:rsidR="007D03AF">
        <w:rPr>
          <w:b/>
          <w:noProof/>
          <w:sz w:val="24"/>
        </w:rPr>
        <w:t>7</w:t>
      </w:r>
      <w:r w:rsidRPr="000E6D9A">
        <w:rPr>
          <w:b/>
          <w:noProof/>
          <w:sz w:val="24"/>
          <w:vertAlign w:val="superscript"/>
        </w:rPr>
        <w:t>th</w:t>
      </w:r>
      <w:r>
        <w:rPr>
          <w:b/>
          <w:noProof/>
          <w:sz w:val="24"/>
        </w:rPr>
        <w:t xml:space="preserve"> </w:t>
      </w:r>
      <w:r w:rsidR="007D03AF">
        <w:rPr>
          <w:b/>
          <w:noProof/>
          <w:sz w:val="24"/>
          <w:lang w:eastAsia="zh-CN"/>
        </w:rPr>
        <w:t>May</w:t>
      </w:r>
      <w:r w:rsidR="00BA3AD2">
        <w:rPr>
          <w:b/>
          <w:noProof/>
          <w:sz w:val="24"/>
        </w:rPr>
        <w:t xml:space="preserve"> 2022</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5576EA14"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5E0BE95B" w14:textId="30AD6F1B"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2E19">
        <w:rPr>
          <w:rFonts w:ascii="Arial" w:hAnsi="Arial" w:cs="Arial"/>
          <w:b/>
        </w:rPr>
        <w:t>A</w:t>
      </w:r>
      <w:r w:rsidR="00D51DE5" w:rsidRPr="00D51DE5">
        <w:rPr>
          <w:rFonts w:ascii="Arial" w:hAnsi="Arial" w:cs="Arial"/>
          <w:b/>
        </w:rPr>
        <w:t>dd candidates for study of feature management</w:t>
      </w:r>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1CAE6928"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A3AD2">
        <w:rPr>
          <w:rFonts w:ascii="Arial" w:hAnsi="Arial"/>
          <w:b/>
        </w:rPr>
        <w:t>6.5</w:t>
      </w:r>
      <w:r w:rsidR="00053A22">
        <w:rPr>
          <w:rFonts w:ascii="Arial" w:hAnsi="Arial"/>
          <w:b/>
        </w:rPr>
        <w:t>.</w:t>
      </w:r>
      <w:r w:rsidR="00BA3AD2">
        <w:rPr>
          <w:rFonts w:ascii="Arial" w:hAnsi="Arial"/>
          <w:b/>
        </w:rPr>
        <w:t>10</w:t>
      </w:r>
      <w:r w:rsidR="00053A22">
        <w:rPr>
          <w:rFonts w:ascii="Arial" w:hAnsi="Arial"/>
          <w:b/>
        </w:rPr>
        <w:t xml:space="preserve"> </w:t>
      </w:r>
      <w:r w:rsidR="00BA3AD2" w:rsidRPr="00BA3AD2">
        <w:rPr>
          <w:rFonts w:ascii="Arial" w:hAnsi="Arial"/>
          <w:b/>
        </w:rPr>
        <w:t>Study on Management Aspects of URLLC</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251D775" w14:textId="498C9D4F" w:rsidR="00CD68A2" w:rsidRDefault="00CD68A2" w:rsidP="00BA3AD2">
      <w:pPr>
        <w:pStyle w:val="Reference"/>
      </w:pPr>
      <w:r>
        <w:t>[1]</w:t>
      </w:r>
      <w:r>
        <w:tab/>
      </w:r>
      <w:r w:rsidRPr="00484453">
        <w:t>3GPP T</w:t>
      </w:r>
      <w:r>
        <w:t>R</w:t>
      </w:r>
      <w:r w:rsidRPr="00484453">
        <w:t xml:space="preserve"> </w:t>
      </w:r>
      <w:r w:rsidRPr="00EC2DBE">
        <w:t>28.</w:t>
      </w:r>
      <w:r w:rsidR="0055685D">
        <w:t>832</w:t>
      </w:r>
      <w:r w:rsidR="00341507">
        <w:t xml:space="preserve"> v0.1</w:t>
      </w:r>
      <w:r>
        <w:t>.0: “</w:t>
      </w:r>
      <w:r w:rsidR="00BA3AD2" w:rsidRPr="00BA3AD2">
        <w:t>Management Aspects of URLLC</w:t>
      </w:r>
      <w:r>
        <w:t>”</w:t>
      </w:r>
    </w:p>
    <w:p w14:paraId="31B22872" w14:textId="77777777" w:rsidR="00CA09F2" w:rsidRDefault="00CA09F2" w:rsidP="00CA09F2">
      <w:pPr>
        <w:pStyle w:val="1"/>
      </w:pPr>
      <w:r>
        <w:t>3</w:t>
      </w:r>
      <w:r>
        <w:tab/>
        <w:t>Rationale</w:t>
      </w:r>
    </w:p>
    <w:p w14:paraId="64F82464" w14:textId="675389E2" w:rsidR="00CD68A2" w:rsidRPr="006B72E7" w:rsidRDefault="00D05401" w:rsidP="00F13410">
      <w:pPr>
        <w:rPr>
          <w:lang w:eastAsia="zh-CN"/>
        </w:rPr>
      </w:pPr>
      <w:r>
        <w:rPr>
          <w:lang w:eastAsia="zh-CN"/>
        </w:rPr>
        <w:t xml:space="preserve">It was approval in SP-220146 to study the management aspect of URLLC and one of the objectives is to investigate </w:t>
      </w:r>
      <w:r w:rsidR="00147542" w:rsidRPr="00147542">
        <w:rPr>
          <w:lang w:eastAsia="zh-CN"/>
        </w:rPr>
        <w:t xml:space="preserve"> the potential configuration management requirements </w:t>
      </w:r>
      <w:r w:rsidRPr="00D05401">
        <w:rPr>
          <w:lang w:eastAsia="zh-CN"/>
        </w:rPr>
        <w:t>of URLLC features in RAN network</w:t>
      </w:r>
      <w:r>
        <w:rPr>
          <w:lang w:eastAsia="zh-CN"/>
        </w:rPr>
        <w:t>.</w:t>
      </w:r>
      <w:r w:rsidRPr="00D05401">
        <w:rPr>
          <w:lang w:eastAsia="zh-CN"/>
        </w:rPr>
        <w:t xml:space="preserve"> </w:t>
      </w:r>
      <w:r>
        <w:rPr>
          <w:lang w:eastAsia="zh-CN"/>
        </w:rPr>
        <w:t xml:space="preserve">In order to achieve </w:t>
      </w:r>
      <w:r w:rsidR="005279B0">
        <w:rPr>
          <w:lang w:eastAsia="zh-CN"/>
        </w:rPr>
        <w:t xml:space="preserve">the </w:t>
      </w:r>
      <w:r>
        <w:rPr>
          <w:lang w:eastAsia="zh-CN"/>
        </w:rPr>
        <w:t>objective mentioned above</w:t>
      </w:r>
      <w:r w:rsidR="00147542">
        <w:rPr>
          <w:lang w:eastAsia="zh-CN"/>
        </w:rPr>
        <w:t xml:space="preserve"> accurately and efficiently</w:t>
      </w:r>
      <w:r>
        <w:rPr>
          <w:lang w:eastAsia="zh-CN"/>
        </w:rPr>
        <w:t xml:space="preserve">, </w:t>
      </w:r>
      <w:r w:rsidR="00147542">
        <w:rPr>
          <w:lang w:eastAsia="zh-CN"/>
        </w:rPr>
        <w:t>based on the result of features classification we select some important features to form</w:t>
      </w:r>
      <w:r w:rsidR="00241E12">
        <w:rPr>
          <w:lang w:eastAsia="zh-CN"/>
        </w:rPr>
        <w:t xml:space="preserve"> a set of candidates to be studied</w:t>
      </w:r>
      <w:r w:rsidR="00147542">
        <w:rPr>
          <w:lang w:eastAsia="zh-CN"/>
        </w:rPr>
        <w:t xml:space="preserve">. </w:t>
      </w:r>
      <w:r w:rsidR="00241E12">
        <w:rPr>
          <w:lang w:eastAsia="zh-CN"/>
        </w:rPr>
        <w:t>And some references are also added.</w:t>
      </w:r>
    </w:p>
    <w:p w14:paraId="6182F543" w14:textId="77777777" w:rsidR="00CA09F2" w:rsidRDefault="00CA09F2" w:rsidP="00CA09F2">
      <w:pPr>
        <w:pStyle w:val="1"/>
      </w:pPr>
      <w:r>
        <w:t>4</w:t>
      </w:r>
      <w:r>
        <w:tab/>
        <w:t>Detailed proposal</w:t>
      </w:r>
    </w:p>
    <w:p w14:paraId="7807E3FA" w14:textId="77777777" w:rsidR="00CA09F2" w:rsidRDefault="00CA09F2" w:rsidP="00CA09F2">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1B0DBF54" w14:textId="77777777" w:rsidR="00EB1FFB" w:rsidRDefault="00EB1FFB" w:rsidP="00EB1FFB">
      <w:bookmarkStart w:id="2"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1FFB" w:rsidRPr="007D21AA" w14:paraId="1ADDC8BD" w14:textId="77777777" w:rsidTr="00281CF6">
        <w:tc>
          <w:tcPr>
            <w:tcW w:w="9521" w:type="dxa"/>
            <w:shd w:val="clear" w:color="auto" w:fill="FFFFCC"/>
            <w:vAlign w:val="center"/>
          </w:tcPr>
          <w:p w14:paraId="7971B947" w14:textId="77777777" w:rsidR="00EB1FFB" w:rsidRPr="007D21AA" w:rsidRDefault="00EB1FFB" w:rsidP="00281CF6">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5AFDE0B" w14:textId="77777777" w:rsidR="00EB1FFB" w:rsidRPr="002163D3" w:rsidRDefault="00EB1FFB" w:rsidP="00EB1FFB">
      <w:pPr>
        <w:pStyle w:val="1"/>
      </w:pPr>
      <w:bookmarkStart w:id="3" w:name="_Toc100692689"/>
      <w:r w:rsidRPr="002163D3">
        <w:t>2</w:t>
      </w:r>
      <w:r w:rsidRPr="002163D3">
        <w:tab/>
        <w:t>References</w:t>
      </w:r>
      <w:bookmarkEnd w:id="3"/>
    </w:p>
    <w:p w14:paraId="16E5FD9A" w14:textId="77777777" w:rsidR="00EB1FFB" w:rsidRPr="002163D3" w:rsidRDefault="00EB1FFB" w:rsidP="00EB1FFB">
      <w:r w:rsidRPr="002163D3">
        <w:t>The following documents contain provisions which, through reference in this text, constitute provisions of the present document.</w:t>
      </w:r>
    </w:p>
    <w:p w14:paraId="103EB9DE" w14:textId="77777777" w:rsidR="00EB1FFB" w:rsidRPr="002163D3" w:rsidRDefault="00EB1FFB" w:rsidP="00EB1FFB">
      <w:pPr>
        <w:pStyle w:val="B1"/>
      </w:pPr>
      <w:r w:rsidRPr="002163D3">
        <w:t>-</w:t>
      </w:r>
      <w:r w:rsidRPr="002163D3">
        <w:tab/>
        <w:t>References are either specific (identified by date of publication, edition number, version number, etc.) or non</w:t>
      </w:r>
      <w:r w:rsidRPr="002163D3">
        <w:noBreakHyphen/>
        <w:t>specific.</w:t>
      </w:r>
    </w:p>
    <w:p w14:paraId="516D209C" w14:textId="77777777" w:rsidR="00EB1FFB" w:rsidRPr="002163D3" w:rsidRDefault="00EB1FFB" w:rsidP="00EB1FFB">
      <w:pPr>
        <w:pStyle w:val="B1"/>
      </w:pPr>
      <w:r w:rsidRPr="002163D3">
        <w:t>-</w:t>
      </w:r>
      <w:r w:rsidRPr="002163D3">
        <w:tab/>
        <w:t>For a specific reference, subsequent revisions do not apply.</w:t>
      </w:r>
    </w:p>
    <w:p w14:paraId="6288EBE4" w14:textId="77777777" w:rsidR="00EB1FFB" w:rsidRPr="002163D3" w:rsidRDefault="00EB1FFB" w:rsidP="00EB1FFB">
      <w:pPr>
        <w:pStyle w:val="B1"/>
      </w:pPr>
      <w:r w:rsidRPr="002163D3">
        <w:t>-</w:t>
      </w:r>
      <w:r w:rsidRPr="002163D3">
        <w:tab/>
        <w:t>For a non-specific reference, the latest version applies. In the case of a reference to a 3GPP document (including a GSM document), a non-specific reference implicitly refers to the latest version of that document</w:t>
      </w:r>
      <w:r w:rsidRPr="002163D3">
        <w:rPr>
          <w:i/>
        </w:rPr>
        <w:t xml:space="preserve"> in the same Release as the present document</w:t>
      </w:r>
      <w:r w:rsidRPr="002163D3">
        <w:t>.</w:t>
      </w:r>
    </w:p>
    <w:p w14:paraId="39CE8742" w14:textId="77777777" w:rsidR="00EB1FFB" w:rsidRPr="002163D3" w:rsidRDefault="00EB1FFB" w:rsidP="00EB1FFB">
      <w:pPr>
        <w:pStyle w:val="EX"/>
      </w:pPr>
      <w:r w:rsidRPr="002163D3">
        <w:t>[1]</w:t>
      </w:r>
      <w:r w:rsidRPr="002163D3">
        <w:tab/>
        <w:t>3GPP TR 21.905: "Vocabulary for 3GPP Specifications".</w:t>
      </w:r>
    </w:p>
    <w:p w14:paraId="4327CB5D" w14:textId="77777777" w:rsidR="00EB1FFB" w:rsidRPr="002163D3" w:rsidRDefault="00EB1FFB" w:rsidP="00EB1FFB">
      <w:pPr>
        <w:pStyle w:val="EX"/>
      </w:pPr>
      <w:r w:rsidRPr="002163D3">
        <w:t>[2]</w:t>
      </w:r>
      <w:r w:rsidRPr="002163D3">
        <w:tab/>
        <w:t>3GPP TS 22.104: “Service requirements for cyber-physical control applications in vertical domains; Stage 1”</w:t>
      </w:r>
    </w:p>
    <w:p w14:paraId="68B18733" w14:textId="6D52FD20" w:rsidR="00EB1FFB" w:rsidRDefault="00EB1FFB" w:rsidP="00EB1FFB">
      <w:pPr>
        <w:pStyle w:val="EX"/>
        <w:rPr>
          <w:ins w:id="4" w:author="JYC" w:date="2022-04-28T14:10:00Z"/>
        </w:rPr>
      </w:pPr>
      <w:r w:rsidRPr="002163D3">
        <w:t>[3]</w:t>
      </w:r>
      <w:r w:rsidRPr="002163D3">
        <w:tab/>
        <w:t>3GPP TS 22.261: “Service requirements for the 5G system; Stage 1”</w:t>
      </w:r>
    </w:p>
    <w:p w14:paraId="69034121" w14:textId="695CB233" w:rsidR="00EB1FFB" w:rsidRDefault="00EB1FFB" w:rsidP="00EB1FFB">
      <w:pPr>
        <w:pStyle w:val="EX"/>
        <w:rPr>
          <w:ins w:id="5" w:author="JYC" w:date="2022-04-28T14:11:00Z"/>
        </w:rPr>
      </w:pPr>
      <w:ins w:id="6" w:author="JYC" w:date="2022-04-28T14:10:00Z">
        <w:r>
          <w:t>[4</w:t>
        </w:r>
        <w:r w:rsidRPr="002163D3">
          <w:t>]</w:t>
        </w:r>
        <w:r w:rsidRPr="002163D3">
          <w:tab/>
          <w:t xml:space="preserve">3GPP TS </w:t>
        </w:r>
        <w:r>
          <w:t>38.211</w:t>
        </w:r>
        <w:r w:rsidRPr="002163D3">
          <w:t>: “</w:t>
        </w:r>
      </w:ins>
      <w:ins w:id="7" w:author="JYC" w:date="2022-04-28T14:18:00Z">
        <w:r w:rsidR="00B42457" w:rsidRPr="00190C3D">
          <w:rPr>
            <w:lang w:eastAsia="zh-CN"/>
          </w:rPr>
          <w:t>N</w:t>
        </w:r>
        <w:r w:rsidR="00B42457">
          <w:rPr>
            <w:lang w:eastAsia="zh-CN"/>
          </w:rPr>
          <w:t>R;</w:t>
        </w:r>
      </w:ins>
      <w:ins w:id="8" w:author="JYC" w:date="2022-04-28T14:19:00Z">
        <w:r w:rsidR="00B42457" w:rsidRPr="00B42457">
          <w:t xml:space="preserve"> </w:t>
        </w:r>
        <w:r w:rsidR="00B42457" w:rsidRPr="00B42457">
          <w:rPr>
            <w:lang w:eastAsia="zh-CN"/>
          </w:rPr>
          <w:t>Physical channels and modulation</w:t>
        </w:r>
      </w:ins>
      <w:ins w:id="9" w:author="JYC" w:date="2022-04-28T14:10:00Z">
        <w:r w:rsidRPr="002163D3">
          <w:t>”</w:t>
        </w:r>
      </w:ins>
    </w:p>
    <w:p w14:paraId="0C828C31" w14:textId="53D27C20" w:rsidR="00EB1FFB" w:rsidRDefault="00EB1FFB" w:rsidP="00EB1FFB">
      <w:pPr>
        <w:pStyle w:val="EX"/>
        <w:rPr>
          <w:ins w:id="10" w:author="JYC" w:date="2022-04-28T14:11:00Z"/>
        </w:rPr>
      </w:pPr>
      <w:ins w:id="11" w:author="JYC" w:date="2022-04-28T14:11:00Z">
        <w:r>
          <w:t>[5</w:t>
        </w:r>
        <w:r w:rsidRPr="002163D3">
          <w:t>]</w:t>
        </w:r>
        <w:r w:rsidRPr="002163D3">
          <w:tab/>
          <w:t xml:space="preserve">3GPP TS </w:t>
        </w:r>
        <w:r>
          <w:t>38.212</w:t>
        </w:r>
        <w:r w:rsidRPr="002163D3">
          <w:t>: “</w:t>
        </w:r>
      </w:ins>
      <w:ins w:id="12" w:author="JYC" w:date="2022-04-28T14:21:00Z">
        <w:r w:rsidR="0074655E">
          <w:t xml:space="preserve">NR; </w:t>
        </w:r>
        <w:r w:rsidR="0074655E" w:rsidRPr="0074655E">
          <w:t>Multiplexing and channel coding</w:t>
        </w:r>
      </w:ins>
      <w:ins w:id="13" w:author="JYC" w:date="2022-04-28T14:11:00Z">
        <w:r w:rsidRPr="002163D3">
          <w:t>”</w:t>
        </w:r>
      </w:ins>
    </w:p>
    <w:p w14:paraId="2A958B9C" w14:textId="50E382BE" w:rsidR="00EB1FFB" w:rsidRDefault="00EB1FFB" w:rsidP="00EB1FFB">
      <w:pPr>
        <w:pStyle w:val="EX"/>
        <w:rPr>
          <w:ins w:id="14" w:author="JYC" w:date="2022-04-28T14:11:00Z"/>
        </w:rPr>
      </w:pPr>
      <w:ins w:id="15" w:author="JYC" w:date="2022-04-28T14:11:00Z">
        <w:r>
          <w:lastRenderedPageBreak/>
          <w:t>[6</w:t>
        </w:r>
        <w:r w:rsidRPr="002163D3">
          <w:t>]</w:t>
        </w:r>
        <w:r w:rsidRPr="002163D3">
          <w:tab/>
          <w:t xml:space="preserve">3GPP TS </w:t>
        </w:r>
        <w:r>
          <w:t>38.213</w:t>
        </w:r>
        <w:r w:rsidRPr="002163D3">
          <w:t>: “</w:t>
        </w:r>
      </w:ins>
      <w:ins w:id="16" w:author="JYC" w:date="2022-04-28T14:25:00Z">
        <w:r w:rsidR="0074655E">
          <w:t>NR;</w:t>
        </w:r>
      </w:ins>
      <w:ins w:id="17" w:author="JYC" w:date="2022-04-28T14:26:00Z">
        <w:r w:rsidR="0074655E">
          <w:t xml:space="preserve"> </w:t>
        </w:r>
        <w:r w:rsidR="0074655E" w:rsidRPr="0074655E">
          <w:t>Physical layer procedures for control</w:t>
        </w:r>
      </w:ins>
      <w:ins w:id="18" w:author="JYC" w:date="2022-04-28T14:11:00Z">
        <w:r w:rsidRPr="002163D3">
          <w:t>”</w:t>
        </w:r>
      </w:ins>
    </w:p>
    <w:p w14:paraId="0BFF4E3A" w14:textId="1BF11267" w:rsidR="00EB1FFB" w:rsidRDefault="00EB1FFB" w:rsidP="00EB1FFB">
      <w:pPr>
        <w:pStyle w:val="EX"/>
        <w:rPr>
          <w:ins w:id="19" w:author="JYC" w:date="2022-04-28T14:22:00Z"/>
        </w:rPr>
      </w:pPr>
      <w:ins w:id="20" w:author="JYC" w:date="2022-04-28T14:11:00Z">
        <w:r>
          <w:t>[7</w:t>
        </w:r>
        <w:r w:rsidRPr="002163D3">
          <w:t>]</w:t>
        </w:r>
        <w:r w:rsidRPr="002163D3">
          <w:tab/>
          <w:t xml:space="preserve">3GPP TS </w:t>
        </w:r>
        <w:r>
          <w:t>38.214</w:t>
        </w:r>
        <w:r w:rsidRPr="002163D3">
          <w:t>: “</w:t>
        </w:r>
      </w:ins>
      <w:ins w:id="21" w:author="JYC" w:date="2022-04-28T14:27:00Z">
        <w:r w:rsidR="0074655E">
          <w:t xml:space="preserve">NR; </w:t>
        </w:r>
        <w:r w:rsidR="0074655E" w:rsidRPr="0074655E">
          <w:t>Physical layer procedures for data</w:t>
        </w:r>
      </w:ins>
      <w:ins w:id="22" w:author="JYC" w:date="2022-04-28T14:11:00Z">
        <w:r w:rsidRPr="002163D3">
          <w:t>”</w:t>
        </w:r>
      </w:ins>
    </w:p>
    <w:p w14:paraId="71ABD623" w14:textId="729C2471" w:rsidR="0074655E" w:rsidRDefault="0074655E" w:rsidP="00EB1FFB">
      <w:pPr>
        <w:pStyle w:val="EX"/>
        <w:rPr>
          <w:ins w:id="23" w:author="JYC" w:date="2022-04-28T14:11:00Z"/>
        </w:rPr>
      </w:pPr>
      <w:ins w:id="24" w:author="JYC" w:date="2022-04-28T14:22:00Z">
        <w:r>
          <w:t>[8]</w:t>
        </w:r>
        <w:r>
          <w:tab/>
          <w:t>3GPP TS 38.300: “</w:t>
        </w:r>
      </w:ins>
      <w:ins w:id="25" w:author="JYC" w:date="2022-04-28T14:29:00Z">
        <w:r>
          <w:t xml:space="preserve">NR; </w:t>
        </w:r>
        <w:r w:rsidRPr="0074655E">
          <w:t>NR and NG-RAN Overall Description;</w:t>
        </w:r>
        <w:r>
          <w:t xml:space="preserve"> Stage2</w:t>
        </w:r>
      </w:ins>
      <w:ins w:id="26" w:author="JYC" w:date="2022-04-28T14:22:00Z">
        <w:r>
          <w:t>”</w:t>
        </w:r>
      </w:ins>
    </w:p>
    <w:p w14:paraId="4076D3D5" w14:textId="39288265" w:rsidR="00EB1FFB" w:rsidRDefault="0074655E" w:rsidP="00EB1FFB">
      <w:pPr>
        <w:pStyle w:val="EX"/>
        <w:rPr>
          <w:ins w:id="27" w:author="JYC" w:date="2022-04-28T14:11:00Z"/>
        </w:rPr>
      </w:pPr>
      <w:ins w:id="28" w:author="JYC" w:date="2022-04-28T14:11:00Z">
        <w:r>
          <w:t>[</w:t>
        </w:r>
      </w:ins>
      <w:ins w:id="29" w:author="JYC" w:date="2022-04-28T14:22:00Z">
        <w:r>
          <w:t>9</w:t>
        </w:r>
      </w:ins>
      <w:ins w:id="30" w:author="JYC" w:date="2022-04-28T14:11:00Z">
        <w:r w:rsidR="00EB1FFB" w:rsidRPr="002163D3">
          <w:t>]</w:t>
        </w:r>
        <w:r w:rsidR="00EB1FFB" w:rsidRPr="002163D3">
          <w:tab/>
          <w:t xml:space="preserve">3GPP TS </w:t>
        </w:r>
        <w:r w:rsidR="00EB1FFB">
          <w:t>38.321</w:t>
        </w:r>
        <w:r w:rsidR="00EB1FFB" w:rsidRPr="002163D3">
          <w:t>: “</w:t>
        </w:r>
      </w:ins>
      <w:ins w:id="31" w:author="JYC" w:date="2022-04-28T15:36:00Z">
        <w:r w:rsidR="00281CF6">
          <w:t xml:space="preserve">NR; </w:t>
        </w:r>
        <w:r w:rsidR="00281CF6" w:rsidRPr="00281CF6">
          <w:t>Medium Access Control (MAC) protocol specification</w:t>
        </w:r>
      </w:ins>
      <w:ins w:id="32" w:author="JYC" w:date="2022-04-28T14:11:00Z">
        <w:r w:rsidR="00EB1FFB" w:rsidRPr="002163D3">
          <w:t>”</w:t>
        </w:r>
      </w:ins>
    </w:p>
    <w:p w14:paraId="23C5ADA3" w14:textId="664ACA57" w:rsidR="00EB1FFB" w:rsidRDefault="00EB1FFB" w:rsidP="00EB1FFB">
      <w:pPr>
        <w:pStyle w:val="EX"/>
        <w:rPr>
          <w:ins w:id="33" w:author="JYC" w:date="2022-04-28T14:22:00Z"/>
        </w:rPr>
      </w:pPr>
      <w:ins w:id="34" w:author="JYC" w:date="2022-04-28T14:11:00Z">
        <w:r>
          <w:t>[</w:t>
        </w:r>
      </w:ins>
      <w:ins w:id="35" w:author="JYC" w:date="2022-04-28T14:22:00Z">
        <w:r w:rsidR="0074655E">
          <w:t>10</w:t>
        </w:r>
      </w:ins>
      <w:ins w:id="36" w:author="JYC" w:date="2022-04-28T14:11:00Z">
        <w:r w:rsidRPr="002163D3">
          <w:t>]</w:t>
        </w:r>
        <w:r w:rsidRPr="002163D3">
          <w:tab/>
          <w:t xml:space="preserve">3GPP TS </w:t>
        </w:r>
        <w:r>
          <w:t>38.</w:t>
        </w:r>
      </w:ins>
      <w:ins w:id="37" w:author="JYC" w:date="2022-04-28T14:12:00Z">
        <w:r>
          <w:t>323</w:t>
        </w:r>
      </w:ins>
      <w:ins w:id="38" w:author="JYC" w:date="2022-04-28T14:11:00Z">
        <w:r w:rsidRPr="002163D3">
          <w:t>: “</w:t>
        </w:r>
      </w:ins>
      <w:ins w:id="39" w:author="JYC" w:date="2022-04-28T15:38:00Z">
        <w:r w:rsidR="00281CF6">
          <w:t>NR;</w:t>
        </w:r>
        <w:r w:rsidR="00281CF6" w:rsidRPr="00281CF6">
          <w:t xml:space="preserve"> Packet Data Convergence Protocol (PDCP) specification</w:t>
        </w:r>
      </w:ins>
      <w:ins w:id="40" w:author="JYC" w:date="2022-04-28T14:11:00Z">
        <w:r w:rsidRPr="002163D3">
          <w:t>”</w:t>
        </w:r>
      </w:ins>
    </w:p>
    <w:p w14:paraId="2CAD9A86" w14:textId="1E9C231C" w:rsidR="00EB1FFB" w:rsidRDefault="0074655E" w:rsidP="00281CF6">
      <w:pPr>
        <w:pStyle w:val="EX"/>
      </w:pPr>
      <w:ins w:id="41" w:author="JYC" w:date="2022-04-28T14:22:00Z">
        <w:r>
          <w:t>[11]</w:t>
        </w:r>
        <w:r>
          <w:tab/>
          <w:t>3GPP TR 38.824: “</w:t>
        </w:r>
      </w:ins>
      <w:ins w:id="42" w:author="JYC" w:date="2022-04-28T15:39:00Z">
        <w:r w:rsidR="00281CF6">
          <w:t>Study on physical layer enhancements for NR ultra-reliable and low latency case (URLLC)</w:t>
        </w:r>
      </w:ins>
      <w:ins w:id="43" w:author="JYC" w:date="2022-04-28T14:22: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41632137" w:rsidR="00DB51F7" w:rsidRPr="007D21AA" w:rsidRDefault="00EB1FFB" w:rsidP="002C257A">
            <w:pPr>
              <w:jc w:val="center"/>
              <w:rPr>
                <w:rFonts w:ascii="Arial" w:hAnsi="Arial" w:cs="Arial"/>
                <w:b/>
                <w:bCs/>
                <w:sz w:val="28"/>
                <w:szCs w:val="28"/>
              </w:rPr>
            </w:pPr>
            <w:r>
              <w:rPr>
                <w:rFonts w:ascii="Arial" w:hAnsi="Arial" w:cs="Arial"/>
                <w:b/>
                <w:bCs/>
                <w:sz w:val="28"/>
                <w:szCs w:val="28"/>
                <w:lang w:eastAsia="zh-CN"/>
              </w:rPr>
              <w:t>2nd</w:t>
            </w:r>
            <w:r w:rsidR="00DB51F7">
              <w:rPr>
                <w:rFonts w:ascii="Arial" w:hAnsi="Arial" w:cs="Arial" w:hint="eastAsia"/>
                <w:b/>
                <w:bCs/>
                <w:sz w:val="28"/>
                <w:szCs w:val="28"/>
                <w:lang w:eastAsia="zh-CN"/>
              </w:rPr>
              <w:t xml:space="preserve"> </w:t>
            </w:r>
            <w:r w:rsidR="00DB51F7">
              <w:rPr>
                <w:rFonts w:ascii="Arial" w:hAnsi="Arial" w:cs="Arial"/>
                <w:b/>
                <w:bCs/>
                <w:sz w:val="28"/>
                <w:szCs w:val="28"/>
                <w:lang w:eastAsia="zh-CN"/>
              </w:rPr>
              <w:t>Change</w:t>
            </w:r>
          </w:p>
        </w:tc>
      </w:tr>
    </w:tbl>
    <w:p w14:paraId="13BAF72D" w14:textId="77777777" w:rsidR="007D03AF" w:rsidRPr="002163D3" w:rsidRDefault="007D03AF" w:rsidP="007D03AF">
      <w:pPr>
        <w:pStyle w:val="2"/>
      </w:pPr>
      <w:bookmarkStart w:id="44" w:name="_Toc100692696"/>
      <w:bookmarkStart w:id="45" w:name="_Toc66206021"/>
      <w:bookmarkStart w:id="46" w:name="_Toc100692697"/>
      <w:bookmarkEnd w:id="2"/>
      <w:r w:rsidRPr="002163D3">
        <w:t>5.1</w:t>
      </w:r>
      <w:r w:rsidRPr="002163D3">
        <w:tab/>
        <w:t>Key Issue #1: Classification of URLLC related RAN features from management perspective</w:t>
      </w:r>
      <w:bookmarkEnd w:id="44"/>
    </w:p>
    <w:p w14:paraId="5CA66CDE" w14:textId="77777777" w:rsidR="007D03AF" w:rsidRPr="002163D3" w:rsidRDefault="007D03AF" w:rsidP="007D03AF">
      <w:pPr>
        <w:pStyle w:val="3"/>
        <w:rPr>
          <w:lang w:eastAsia="ko-KR"/>
        </w:rPr>
      </w:pPr>
      <w:r w:rsidRPr="002163D3">
        <w:rPr>
          <w:lang w:eastAsia="ko-KR"/>
        </w:rPr>
        <w:t>5.1.1</w:t>
      </w:r>
      <w:r w:rsidRPr="002163D3">
        <w:rPr>
          <w:lang w:eastAsia="ko-KR"/>
        </w:rPr>
        <w:tab/>
        <w:t>Description</w:t>
      </w:r>
      <w:bookmarkEnd w:id="45"/>
      <w:bookmarkEnd w:id="46"/>
    </w:p>
    <w:p w14:paraId="77AB6EB7" w14:textId="77777777" w:rsidR="007D03AF" w:rsidRPr="002163D3" w:rsidRDefault="007D03AF" w:rsidP="00AE52F0">
      <w:pPr>
        <w:jc w:val="both"/>
        <w:rPr>
          <w:lang w:eastAsia="zh-CN"/>
        </w:rPr>
      </w:pPr>
      <w:r w:rsidRPr="002163D3">
        <w:rPr>
          <w:lang w:eastAsia="zh-CN"/>
        </w:rPr>
        <w:t xml:space="preserve">URLLC is a set of service scenarios which require low-latency and high </w:t>
      </w:r>
      <w:proofErr w:type="spellStart"/>
      <w:r w:rsidRPr="002163D3">
        <w:rPr>
          <w:lang w:eastAsia="zh-CN"/>
        </w:rPr>
        <w:t>reliabile</w:t>
      </w:r>
      <w:proofErr w:type="spellEnd"/>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reliability (e.g. </w:t>
      </w:r>
      <w:r w:rsidRPr="002163D3">
        <w:t>Discrete automation)</w:t>
      </w:r>
      <w:r w:rsidRPr="002163D3">
        <w:rPr>
          <w:lang w:eastAsia="zh-CN"/>
        </w:rPr>
        <w:t xml:space="preserve">. </w:t>
      </w:r>
    </w:p>
    <w:p w14:paraId="06C35C2B" w14:textId="77777777" w:rsidR="007D03AF" w:rsidRPr="002163D3" w:rsidRDefault="007D03AF" w:rsidP="00AE52F0">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effectives 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0FB39080" w14:textId="77777777" w:rsidR="007D03AF" w:rsidRPr="002163D3" w:rsidRDefault="007D03AF" w:rsidP="007D03AF">
      <w:pPr>
        <w:rPr>
          <w:rFonts w:eastAsia="Malgun Gothic"/>
          <w:lang w:eastAsia="ko-KR"/>
        </w:rPr>
      </w:pPr>
    </w:p>
    <w:p w14:paraId="76BB3EC9" w14:textId="52FF28A1" w:rsidR="007D03AF" w:rsidRDefault="007D03AF" w:rsidP="007D03AF">
      <w:pPr>
        <w:pStyle w:val="3"/>
        <w:rPr>
          <w:ins w:id="47" w:author="JYC" w:date="2022-04-27T17:13:00Z"/>
          <w:lang w:val="en-US"/>
        </w:rPr>
      </w:pPr>
      <w:bookmarkStart w:id="48" w:name="_Toc66206025"/>
      <w:bookmarkStart w:id="49" w:name="_Toc100692698"/>
      <w:r w:rsidRPr="002163D3">
        <w:rPr>
          <w:lang w:val="en-US"/>
        </w:rPr>
        <w:t>5.1.2</w:t>
      </w:r>
      <w:r w:rsidRPr="002163D3">
        <w:rPr>
          <w:lang w:val="en-US"/>
        </w:rPr>
        <w:tab/>
        <w:t>Potential solutions</w:t>
      </w:r>
      <w:bookmarkEnd w:id="48"/>
      <w:bookmarkEnd w:id="49"/>
    </w:p>
    <w:p w14:paraId="21C68494" w14:textId="39721DCE" w:rsidR="00C538D3" w:rsidRPr="00C538D3" w:rsidRDefault="00C538D3" w:rsidP="000E7213">
      <w:pPr>
        <w:pStyle w:val="4"/>
        <w:rPr>
          <w:lang w:val="en-US" w:eastAsia="zh-CN"/>
        </w:rPr>
      </w:pPr>
      <w:ins w:id="50" w:author="JYC" w:date="2022-04-27T17:13:00Z">
        <w:r>
          <w:rPr>
            <w:rFonts w:hint="eastAsia"/>
            <w:lang w:val="en-US" w:eastAsia="zh-CN"/>
          </w:rPr>
          <w:t>5</w:t>
        </w:r>
        <w:r>
          <w:rPr>
            <w:lang w:val="en-US" w:eastAsia="zh-CN"/>
          </w:rPr>
          <w:t>.1.2.1</w:t>
        </w:r>
      </w:ins>
      <w:ins w:id="51" w:author="JYC" w:date="2022-04-27T17:14:00Z">
        <w:r w:rsidRPr="002163D3">
          <w:rPr>
            <w:lang w:val="en-US"/>
          </w:rPr>
          <w:tab/>
        </w:r>
      </w:ins>
      <w:ins w:id="52" w:author="JYC" w:date="2022-04-27T17:15:00Z">
        <w:r w:rsidRPr="00C538D3">
          <w:rPr>
            <w:lang w:val="en-US"/>
          </w:rPr>
          <w:t>Classification of URLLC related RAN features</w:t>
        </w:r>
      </w:ins>
    </w:p>
    <w:p w14:paraId="08649F62" w14:textId="29498EA3" w:rsidR="007D03AF" w:rsidRPr="002163D3" w:rsidRDefault="007D03AF" w:rsidP="00AE52F0">
      <w:pPr>
        <w:overflowPunct w:val="0"/>
        <w:autoSpaceDE w:val="0"/>
        <w:autoSpaceDN w:val="0"/>
        <w:adjustRightInd w:val="0"/>
        <w:jc w:val="both"/>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w:t>
      </w:r>
      <w:proofErr w:type="gramStart"/>
      <w:r w:rsidRPr="002163D3">
        <w:rPr>
          <w:lang w:eastAsia="zh-CN"/>
        </w:rPr>
        <w:t>effects :</w:t>
      </w:r>
      <w:proofErr w:type="gramEnd"/>
      <w:r w:rsidRPr="002163D3">
        <w:rPr>
          <w:lang w:eastAsia="zh-CN"/>
        </w:rPr>
        <w:t xml:space="preserve"> low latency and </w:t>
      </w:r>
      <w:proofErr w:type="spellStart"/>
      <w:r w:rsidRPr="002163D3">
        <w:rPr>
          <w:lang w:eastAsia="zh-CN"/>
        </w:rPr>
        <w:t>ultra reliability</w:t>
      </w:r>
      <w:proofErr w:type="spellEnd"/>
      <w:r w:rsidRPr="002163D3">
        <w:rPr>
          <w:lang w:eastAsia="zh-CN"/>
        </w:rPr>
        <w:t>. Features belonging to low-latency category are mainly used to reduce data transmission delay, reliability features are mainly used to improve the reliability of transmission.</w:t>
      </w:r>
      <w:r w:rsidR="008A2E19">
        <w:rPr>
          <w:lang w:eastAsia="zh-CN"/>
        </w:rPr>
        <w:t xml:space="preserve"> </w:t>
      </w:r>
      <w:r w:rsidRPr="002163D3">
        <w:rPr>
          <w:lang w:eastAsia="zh-CN"/>
        </w:rPr>
        <w:t xml:space="preserve">Among the features belonging to low-latency category, some of them reduce the transmission latency from the effective mechanism and other features improve service priority to reduce URLLC latency in multi-service scenario. </w:t>
      </w:r>
    </w:p>
    <w:tbl>
      <w:tblPr>
        <w:tblStyle w:val="af2"/>
        <w:tblW w:w="0" w:type="auto"/>
        <w:tblLook w:val="04A0" w:firstRow="1" w:lastRow="0" w:firstColumn="1" w:lastColumn="0" w:noHBand="0" w:noVBand="1"/>
      </w:tblPr>
      <w:tblGrid>
        <w:gridCol w:w="4957"/>
        <w:gridCol w:w="2268"/>
        <w:gridCol w:w="2268"/>
      </w:tblGrid>
      <w:tr w:rsidR="007D03AF" w:rsidRPr="002163D3" w14:paraId="12E3D2A8" w14:textId="77777777" w:rsidTr="002C257A">
        <w:tc>
          <w:tcPr>
            <w:tcW w:w="4957" w:type="dxa"/>
          </w:tcPr>
          <w:p w14:paraId="1743178B" w14:textId="77777777" w:rsidR="007D03AF" w:rsidRPr="002163D3" w:rsidRDefault="007D03AF" w:rsidP="002C257A">
            <w:pPr>
              <w:rPr>
                <w:b/>
              </w:rPr>
            </w:pPr>
            <w:r w:rsidRPr="002163D3">
              <w:rPr>
                <w:b/>
              </w:rPr>
              <w:t>Feature</w:t>
            </w:r>
          </w:p>
        </w:tc>
        <w:tc>
          <w:tcPr>
            <w:tcW w:w="2268" w:type="dxa"/>
          </w:tcPr>
          <w:p w14:paraId="03EAF808" w14:textId="77777777" w:rsidR="007D03AF" w:rsidRPr="002163D3" w:rsidRDefault="007D03AF" w:rsidP="002C257A">
            <w:pPr>
              <w:rPr>
                <w:b/>
                <w:lang w:eastAsia="zh-CN"/>
              </w:rPr>
            </w:pPr>
            <w:r w:rsidRPr="002163D3">
              <w:rPr>
                <w:rFonts w:hint="eastAsia"/>
                <w:b/>
                <w:lang w:eastAsia="zh-CN"/>
              </w:rPr>
              <w:t>C</w:t>
            </w:r>
            <w:r w:rsidRPr="002163D3">
              <w:rPr>
                <w:b/>
                <w:lang w:eastAsia="zh-CN"/>
              </w:rPr>
              <w:t>ategory</w:t>
            </w:r>
          </w:p>
        </w:tc>
        <w:tc>
          <w:tcPr>
            <w:tcW w:w="2268" w:type="dxa"/>
          </w:tcPr>
          <w:p w14:paraId="6839F7C9" w14:textId="77777777" w:rsidR="007D03AF" w:rsidRPr="002163D3" w:rsidRDefault="007D03AF" w:rsidP="002C257A">
            <w:pPr>
              <w:rPr>
                <w:b/>
              </w:rPr>
            </w:pPr>
            <w:r w:rsidRPr="002163D3">
              <w:rPr>
                <w:b/>
              </w:rPr>
              <w:t>Reference</w:t>
            </w:r>
          </w:p>
        </w:tc>
      </w:tr>
      <w:tr w:rsidR="007D03AF" w:rsidRPr="002163D3" w14:paraId="57516DF7" w14:textId="77777777" w:rsidTr="002C257A">
        <w:tc>
          <w:tcPr>
            <w:tcW w:w="4957" w:type="dxa"/>
          </w:tcPr>
          <w:p w14:paraId="49153B71" w14:textId="77777777" w:rsidR="007D03AF" w:rsidRPr="002163D3" w:rsidRDefault="007D03AF" w:rsidP="002C257A">
            <w:r w:rsidRPr="002163D3">
              <w:t>Mini-slot transmission</w:t>
            </w:r>
          </w:p>
        </w:tc>
        <w:tc>
          <w:tcPr>
            <w:tcW w:w="2268" w:type="dxa"/>
          </w:tcPr>
          <w:p w14:paraId="4E9631AC" w14:textId="77777777" w:rsidR="007D03AF" w:rsidRPr="002163D3" w:rsidRDefault="007D03AF" w:rsidP="002C257A">
            <w:pPr>
              <w:rPr>
                <w:lang w:eastAsia="zh-CN"/>
              </w:rPr>
            </w:pPr>
            <w:r w:rsidRPr="002163D3">
              <w:rPr>
                <w:rFonts w:hint="eastAsia"/>
                <w:lang w:eastAsia="zh-CN"/>
              </w:rPr>
              <w:t>L</w:t>
            </w:r>
            <w:r w:rsidRPr="002163D3">
              <w:rPr>
                <w:lang w:eastAsia="zh-CN"/>
              </w:rPr>
              <w:t>ow latency</w:t>
            </w:r>
          </w:p>
        </w:tc>
        <w:tc>
          <w:tcPr>
            <w:tcW w:w="2268" w:type="dxa"/>
          </w:tcPr>
          <w:p w14:paraId="72FC623B" w14:textId="77777777" w:rsidR="007D03AF" w:rsidRPr="002163D3" w:rsidRDefault="007D03AF" w:rsidP="002C257A">
            <w:pPr>
              <w:rPr>
                <w:lang w:eastAsia="zh-CN"/>
              </w:rPr>
            </w:pPr>
            <w:r w:rsidRPr="002163D3">
              <w:rPr>
                <w:rFonts w:hint="eastAsia"/>
                <w:lang w:eastAsia="zh-CN"/>
              </w:rPr>
              <w:t>TS</w:t>
            </w:r>
            <w:r w:rsidRPr="002163D3">
              <w:rPr>
                <w:lang w:eastAsia="zh-CN"/>
              </w:rPr>
              <w:t xml:space="preserve"> 38.214</w:t>
            </w:r>
          </w:p>
        </w:tc>
      </w:tr>
      <w:tr w:rsidR="007D03AF" w:rsidRPr="002163D3" w14:paraId="3E3A1119" w14:textId="77777777" w:rsidTr="002C257A">
        <w:tc>
          <w:tcPr>
            <w:tcW w:w="4957" w:type="dxa"/>
          </w:tcPr>
          <w:p w14:paraId="69F4725F" w14:textId="77777777" w:rsidR="007D03AF" w:rsidRPr="002163D3" w:rsidRDefault="007D03AF" w:rsidP="002C257A">
            <w:r w:rsidRPr="002163D3">
              <w:t>Numerology/SCS</w:t>
            </w:r>
          </w:p>
        </w:tc>
        <w:tc>
          <w:tcPr>
            <w:tcW w:w="2268" w:type="dxa"/>
          </w:tcPr>
          <w:p w14:paraId="61D497F4" w14:textId="77777777" w:rsidR="007D03AF" w:rsidRPr="002163D3" w:rsidRDefault="007D03AF" w:rsidP="002C257A">
            <w:r w:rsidRPr="002163D3">
              <w:rPr>
                <w:rFonts w:hint="eastAsia"/>
                <w:lang w:eastAsia="zh-CN"/>
              </w:rPr>
              <w:t>L</w:t>
            </w:r>
            <w:r w:rsidRPr="002163D3">
              <w:rPr>
                <w:lang w:eastAsia="zh-CN"/>
              </w:rPr>
              <w:t>ow latency</w:t>
            </w:r>
          </w:p>
        </w:tc>
        <w:tc>
          <w:tcPr>
            <w:tcW w:w="2268" w:type="dxa"/>
          </w:tcPr>
          <w:p w14:paraId="33D645A1" w14:textId="77777777" w:rsidR="007D03AF" w:rsidRPr="002163D3" w:rsidRDefault="007D03AF" w:rsidP="002C257A">
            <w:pPr>
              <w:rPr>
                <w:lang w:eastAsia="zh-CN"/>
              </w:rPr>
            </w:pPr>
            <w:r w:rsidRPr="002163D3">
              <w:rPr>
                <w:rFonts w:hint="eastAsia"/>
                <w:lang w:eastAsia="zh-CN"/>
              </w:rPr>
              <w:t>T</w:t>
            </w:r>
            <w:r w:rsidRPr="002163D3">
              <w:rPr>
                <w:lang w:eastAsia="zh-CN"/>
              </w:rPr>
              <w:t>S 38.211</w:t>
            </w:r>
          </w:p>
        </w:tc>
      </w:tr>
      <w:tr w:rsidR="007D03AF" w:rsidRPr="002163D3" w14:paraId="3B2721B0" w14:textId="77777777" w:rsidTr="002C257A">
        <w:tc>
          <w:tcPr>
            <w:tcW w:w="4957" w:type="dxa"/>
          </w:tcPr>
          <w:p w14:paraId="54AEBD3A" w14:textId="77777777" w:rsidR="007D03AF" w:rsidRPr="002163D3" w:rsidRDefault="007D03AF" w:rsidP="002C257A">
            <w:r w:rsidRPr="002163D3">
              <w:t>UL configured grant</w:t>
            </w:r>
          </w:p>
        </w:tc>
        <w:tc>
          <w:tcPr>
            <w:tcW w:w="2268" w:type="dxa"/>
          </w:tcPr>
          <w:p w14:paraId="4E9E4F68" w14:textId="77777777" w:rsidR="007D03AF" w:rsidRPr="002163D3" w:rsidRDefault="007D03AF" w:rsidP="002C257A">
            <w:r w:rsidRPr="002163D3">
              <w:rPr>
                <w:rFonts w:hint="eastAsia"/>
                <w:lang w:eastAsia="zh-CN"/>
              </w:rPr>
              <w:t>L</w:t>
            </w:r>
            <w:r w:rsidRPr="002163D3">
              <w:rPr>
                <w:lang w:eastAsia="zh-CN"/>
              </w:rPr>
              <w:t>ow latency</w:t>
            </w:r>
          </w:p>
        </w:tc>
        <w:tc>
          <w:tcPr>
            <w:tcW w:w="2268" w:type="dxa"/>
          </w:tcPr>
          <w:p w14:paraId="2A5933DB" w14:textId="77777777" w:rsidR="007D03AF" w:rsidRPr="002163D3" w:rsidRDefault="007D03AF" w:rsidP="002C257A">
            <w:pPr>
              <w:rPr>
                <w:lang w:eastAsia="zh-CN"/>
              </w:rPr>
            </w:pPr>
            <w:r w:rsidRPr="002163D3">
              <w:rPr>
                <w:rFonts w:hint="eastAsia"/>
                <w:lang w:eastAsia="zh-CN"/>
              </w:rPr>
              <w:t>T</w:t>
            </w:r>
            <w:r w:rsidRPr="002163D3">
              <w:rPr>
                <w:lang w:eastAsia="zh-CN"/>
              </w:rPr>
              <w:t>S 38.214</w:t>
            </w:r>
          </w:p>
        </w:tc>
      </w:tr>
      <w:tr w:rsidR="007D03AF" w:rsidRPr="002163D3" w14:paraId="7A3FE2AF" w14:textId="77777777" w:rsidTr="002C257A">
        <w:tc>
          <w:tcPr>
            <w:tcW w:w="4957" w:type="dxa"/>
          </w:tcPr>
          <w:p w14:paraId="67444190" w14:textId="77777777" w:rsidR="007D03AF" w:rsidRPr="002163D3" w:rsidRDefault="007D03AF" w:rsidP="002C257A">
            <w:r w:rsidRPr="002163D3">
              <w:t xml:space="preserve">DL SPS </w:t>
            </w:r>
          </w:p>
        </w:tc>
        <w:tc>
          <w:tcPr>
            <w:tcW w:w="2268" w:type="dxa"/>
          </w:tcPr>
          <w:p w14:paraId="40942F58" w14:textId="77777777" w:rsidR="007D03AF" w:rsidRPr="002163D3" w:rsidRDefault="007D03AF" w:rsidP="002C257A">
            <w:r w:rsidRPr="002163D3">
              <w:rPr>
                <w:rFonts w:hint="eastAsia"/>
                <w:lang w:eastAsia="zh-CN"/>
              </w:rPr>
              <w:t>L</w:t>
            </w:r>
            <w:r w:rsidRPr="002163D3">
              <w:rPr>
                <w:lang w:eastAsia="zh-CN"/>
              </w:rPr>
              <w:t>ow latency</w:t>
            </w:r>
          </w:p>
        </w:tc>
        <w:tc>
          <w:tcPr>
            <w:tcW w:w="2268" w:type="dxa"/>
          </w:tcPr>
          <w:p w14:paraId="0FE90A61" w14:textId="77777777" w:rsidR="007D03AF" w:rsidRPr="002163D3" w:rsidRDefault="007D03AF" w:rsidP="002C257A">
            <w:pPr>
              <w:rPr>
                <w:lang w:eastAsia="zh-CN"/>
              </w:rPr>
            </w:pPr>
            <w:r w:rsidRPr="002163D3">
              <w:rPr>
                <w:rFonts w:hint="eastAsia"/>
                <w:lang w:eastAsia="zh-CN"/>
              </w:rPr>
              <w:t>T</w:t>
            </w:r>
            <w:r w:rsidRPr="002163D3">
              <w:rPr>
                <w:lang w:eastAsia="zh-CN"/>
              </w:rPr>
              <w:t>S 38.213</w:t>
            </w:r>
          </w:p>
        </w:tc>
      </w:tr>
      <w:tr w:rsidR="007D03AF" w:rsidRPr="002163D3" w14:paraId="490AA36B" w14:textId="77777777" w:rsidTr="002C257A">
        <w:tc>
          <w:tcPr>
            <w:tcW w:w="4957" w:type="dxa"/>
          </w:tcPr>
          <w:p w14:paraId="7FE83D4B" w14:textId="77777777" w:rsidR="007D03AF" w:rsidRPr="002163D3" w:rsidRDefault="007D03AF" w:rsidP="002C257A">
            <w:pPr>
              <w:rPr>
                <w:lang w:eastAsia="zh-CN"/>
              </w:rPr>
            </w:pPr>
            <w:r w:rsidRPr="002163D3">
              <w:rPr>
                <w:rFonts w:hint="eastAsia"/>
                <w:lang w:eastAsia="zh-CN"/>
              </w:rPr>
              <w:t>P</w:t>
            </w:r>
            <w:r w:rsidRPr="002163D3">
              <w:rPr>
                <w:lang w:eastAsia="zh-CN"/>
              </w:rPr>
              <w:t>DCCH monitoring</w:t>
            </w:r>
          </w:p>
        </w:tc>
        <w:tc>
          <w:tcPr>
            <w:tcW w:w="2268" w:type="dxa"/>
          </w:tcPr>
          <w:p w14:paraId="0B8471D7" w14:textId="77777777" w:rsidR="007D03AF" w:rsidRPr="002163D3" w:rsidRDefault="007D03AF" w:rsidP="002C257A">
            <w:r w:rsidRPr="002163D3">
              <w:rPr>
                <w:rFonts w:hint="eastAsia"/>
                <w:lang w:eastAsia="zh-CN"/>
              </w:rPr>
              <w:t>L</w:t>
            </w:r>
            <w:r w:rsidRPr="002163D3">
              <w:rPr>
                <w:lang w:eastAsia="zh-CN"/>
              </w:rPr>
              <w:t>ow latency</w:t>
            </w:r>
          </w:p>
        </w:tc>
        <w:tc>
          <w:tcPr>
            <w:tcW w:w="2268" w:type="dxa"/>
          </w:tcPr>
          <w:p w14:paraId="731007DD" w14:textId="77777777" w:rsidR="007D03AF" w:rsidRPr="002163D3" w:rsidRDefault="007D03AF" w:rsidP="002C257A">
            <w:pPr>
              <w:rPr>
                <w:lang w:eastAsia="zh-CN"/>
              </w:rPr>
            </w:pPr>
            <w:r w:rsidRPr="002163D3">
              <w:rPr>
                <w:lang w:eastAsia="zh-CN"/>
              </w:rPr>
              <w:t>TS 38.213</w:t>
            </w:r>
          </w:p>
        </w:tc>
      </w:tr>
      <w:tr w:rsidR="007D03AF" w:rsidRPr="002163D3" w14:paraId="200E7445" w14:textId="77777777" w:rsidTr="002C257A">
        <w:tc>
          <w:tcPr>
            <w:tcW w:w="4957" w:type="dxa"/>
          </w:tcPr>
          <w:p w14:paraId="382C1CB5" w14:textId="77777777" w:rsidR="007D03AF" w:rsidRPr="002163D3" w:rsidRDefault="007D03AF" w:rsidP="002C257A">
            <w:pPr>
              <w:rPr>
                <w:lang w:eastAsia="zh-CN"/>
              </w:rPr>
            </w:pPr>
            <w:r w:rsidRPr="002163D3">
              <w:rPr>
                <w:rFonts w:hint="eastAsia"/>
                <w:lang w:eastAsia="zh-CN"/>
              </w:rPr>
              <w:t>L</w:t>
            </w:r>
            <w:r w:rsidRPr="002163D3">
              <w:rPr>
                <w:lang w:eastAsia="zh-CN"/>
              </w:rPr>
              <w:t>ogical channel priority</w:t>
            </w:r>
          </w:p>
        </w:tc>
        <w:tc>
          <w:tcPr>
            <w:tcW w:w="2268" w:type="dxa"/>
          </w:tcPr>
          <w:p w14:paraId="0F56279F" w14:textId="77777777" w:rsidR="007D03AF" w:rsidRPr="002163D3" w:rsidRDefault="007D03AF" w:rsidP="002C257A">
            <w:r w:rsidRPr="002163D3">
              <w:rPr>
                <w:rFonts w:hint="eastAsia"/>
                <w:lang w:eastAsia="zh-CN"/>
              </w:rPr>
              <w:t>L</w:t>
            </w:r>
            <w:r w:rsidRPr="002163D3">
              <w:rPr>
                <w:lang w:eastAsia="zh-CN"/>
              </w:rPr>
              <w:t>ow latency</w:t>
            </w:r>
          </w:p>
        </w:tc>
        <w:tc>
          <w:tcPr>
            <w:tcW w:w="2268" w:type="dxa"/>
          </w:tcPr>
          <w:p w14:paraId="773AA665" w14:textId="77777777" w:rsidR="007D03AF" w:rsidRPr="002163D3" w:rsidRDefault="007D03AF" w:rsidP="002C257A">
            <w:pPr>
              <w:rPr>
                <w:lang w:eastAsia="zh-CN"/>
              </w:rPr>
            </w:pPr>
            <w:r w:rsidRPr="002163D3">
              <w:rPr>
                <w:rFonts w:hint="eastAsia"/>
                <w:lang w:eastAsia="zh-CN"/>
              </w:rPr>
              <w:t>T</w:t>
            </w:r>
            <w:r w:rsidRPr="002163D3">
              <w:rPr>
                <w:lang w:eastAsia="zh-CN"/>
              </w:rPr>
              <w:t>S 38.321</w:t>
            </w:r>
          </w:p>
        </w:tc>
      </w:tr>
      <w:tr w:rsidR="007D03AF" w:rsidRPr="002163D3" w14:paraId="4CF07842" w14:textId="77777777" w:rsidTr="002C257A">
        <w:tc>
          <w:tcPr>
            <w:tcW w:w="4957" w:type="dxa"/>
          </w:tcPr>
          <w:p w14:paraId="658F2D0B" w14:textId="77777777" w:rsidR="007D03AF" w:rsidRPr="002163D3" w:rsidRDefault="007D03AF" w:rsidP="002C257A">
            <w:pPr>
              <w:rPr>
                <w:lang w:eastAsia="zh-CN"/>
              </w:rPr>
            </w:pPr>
            <w:r w:rsidRPr="002163D3">
              <w:rPr>
                <w:rFonts w:hint="eastAsia"/>
                <w:lang w:eastAsia="zh-CN"/>
              </w:rPr>
              <w:t>S</w:t>
            </w:r>
            <w:r w:rsidRPr="002163D3">
              <w:rPr>
                <w:lang w:eastAsia="zh-CN"/>
              </w:rPr>
              <w:t>hort PUCCH</w:t>
            </w:r>
          </w:p>
        </w:tc>
        <w:tc>
          <w:tcPr>
            <w:tcW w:w="2268" w:type="dxa"/>
          </w:tcPr>
          <w:p w14:paraId="40BFDEC1" w14:textId="77777777" w:rsidR="007D03AF" w:rsidRPr="002163D3" w:rsidRDefault="007D03AF" w:rsidP="002C257A">
            <w:r w:rsidRPr="002163D3">
              <w:rPr>
                <w:rFonts w:hint="eastAsia"/>
                <w:lang w:eastAsia="zh-CN"/>
              </w:rPr>
              <w:t>L</w:t>
            </w:r>
            <w:r w:rsidRPr="002163D3">
              <w:rPr>
                <w:lang w:eastAsia="zh-CN"/>
              </w:rPr>
              <w:t>ow latency</w:t>
            </w:r>
          </w:p>
        </w:tc>
        <w:tc>
          <w:tcPr>
            <w:tcW w:w="2268" w:type="dxa"/>
          </w:tcPr>
          <w:p w14:paraId="1BD17133" w14:textId="77777777" w:rsidR="007D03AF" w:rsidRPr="002163D3" w:rsidRDefault="007D03AF" w:rsidP="002C257A">
            <w:pPr>
              <w:rPr>
                <w:lang w:eastAsia="zh-CN"/>
              </w:rPr>
            </w:pPr>
            <w:r w:rsidRPr="002163D3">
              <w:rPr>
                <w:rFonts w:hint="eastAsia"/>
                <w:lang w:eastAsia="zh-CN"/>
              </w:rPr>
              <w:t>T</w:t>
            </w:r>
            <w:r w:rsidRPr="002163D3">
              <w:rPr>
                <w:lang w:eastAsia="zh-CN"/>
              </w:rPr>
              <w:t>S 38.211</w:t>
            </w:r>
          </w:p>
        </w:tc>
      </w:tr>
      <w:tr w:rsidR="007D03AF" w:rsidRPr="002163D3" w14:paraId="0952615A" w14:textId="77777777" w:rsidTr="002C257A">
        <w:tc>
          <w:tcPr>
            <w:tcW w:w="4957" w:type="dxa"/>
          </w:tcPr>
          <w:p w14:paraId="404267CC" w14:textId="77777777" w:rsidR="007D03AF" w:rsidRPr="002163D3" w:rsidRDefault="007D03AF" w:rsidP="002C257A">
            <w:pPr>
              <w:rPr>
                <w:lang w:eastAsia="zh-CN"/>
              </w:rPr>
            </w:pPr>
            <w:r w:rsidRPr="002163D3">
              <w:rPr>
                <w:rFonts w:hint="eastAsia"/>
                <w:lang w:eastAsia="zh-CN"/>
              </w:rPr>
              <w:t>U</w:t>
            </w:r>
            <w:r w:rsidRPr="002163D3">
              <w:rPr>
                <w:lang w:eastAsia="zh-CN"/>
              </w:rPr>
              <w:t>E processing capability#2</w:t>
            </w:r>
          </w:p>
        </w:tc>
        <w:tc>
          <w:tcPr>
            <w:tcW w:w="2268" w:type="dxa"/>
          </w:tcPr>
          <w:p w14:paraId="4E94E58F" w14:textId="77777777" w:rsidR="007D03AF" w:rsidRPr="002163D3" w:rsidRDefault="007D03AF" w:rsidP="002C257A">
            <w:r w:rsidRPr="002163D3">
              <w:rPr>
                <w:rFonts w:hint="eastAsia"/>
                <w:lang w:eastAsia="zh-CN"/>
              </w:rPr>
              <w:t>L</w:t>
            </w:r>
            <w:r w:rsidRPr="002163D3">
              <w:rPr>
                <w:lang w:eastAsia="zh-CN"/>
              </w:rPr>
              <w:t>ow latency</w:t>
            </w:r>
          </w:p>
        </w:tc>
        <w:tc>
          <w:tcPr>
            <w:tcW w:w="2268" w:type="dxa"/>
          </w:tcPr>
          <w:p w14:paraId="413780BB" w14:textId="77777777" w:rsidR="007D03AF" w:rsidRPr="002163D3" w:rsidRDefault="007D03AF" w:rsidP="002C257A">
            <w:pPr>
              <w:rPr>
                <w:lang w:eastAsia="zh-CN"/>
              </w:rPr>
            </w:pPr>
            <w:r w:rsidRPr="002163D3">
              <w:rPr>
                <w:lang w:eastAsia="zh-CN"/>
              </w:rPr>
              <w:t>TS 38.214</w:t>
            </w:r>
          </w:p>
        </w:tc>
      </w:tr>
      <w:tr w:rsidR="007D03AF" w:rsidRPr="002163D3" w14:paraId="580ED418" w14:textId="77777777" w:rsidTr="002C257A">
        <w:tc>
          <w:tcPr>
            <w:tcW w:w="4957" w:type="dxa"/>
          </w:tcPr>
          <w:p w14:paraId="386D5DE3" w14:textId="77777777" w:rsidR="007D03AF" w:rsidRPr="002163D3" w:rsidRDefault="007D03AF" w:rsidP="002C257A">
            <w:pPr>
              <w:rPr>
                <w:lang w:eastAsia="zh-CN"/>
              </w:rPr>
            </w:pPr>
            <w:r w:rsidRPr="002163D3">
              <w:rPr>
                <w:rFonts w:hint="eastAsia"/>
                <w:lang w:eastAsia="zh-CN"/>
              </w:rPr>
              <w:lastRenderedPageBreak/>
              <w:t>S</w:t>
            </w:r>
            <w:r w:rsidRPr="002163D3">
              <w:rPr>
                <w:lang w:eastAsia="zh-CN"/>
              </w:rPr>
              <w:t>pan based PDCCH monitoring</w:t>
            </w:r>
          </w:p>
        </w:tc>
        <w:tc>
          <w:tcPr>
            <w:tcW w:w="2268" w:type="dxa"/>
          </w:tcPr>
          <w:p w14:paraId="56B79D0A" w14:textId="77777777" w:rsidR="007D03AF" w:rsidRPr="002163D3" w:rsidRDefault="007D03AF" w:rsidP="002C257A">
            <w:r w:rsidRPr="002163D3">
              <w:rPr>
                <w:rFonts w:hint="eastAsia"/>
                <w:lang w:eastAsia="zh-CN"/>
              </w:rPr>
              <w:t>L</w:t>
            </w:r>
            <w:r w:rsidRPr="002163D3">
              <w:rPr>
                <w:lang w:eastAsia="zh-CN"/>
              </w:rPr>
              <w:t>ow latency</w:t>
            </w:r>
          </w:p>
        </w:tc>
        <w:tc>
          <w:tcPr>
            <w:tcW w:w="2268" w:type="dxa"/>
          </w:tcPr>
          <w:p w14:paraId="5D105EB9" w14:textId="77777777" w:rsidR="007D03AF" w:rsidRPr="002163D3" w:rsidRDefault="007D03AF" w:rsidP="002C257A">
            <w:r w:rsidRPr="002163D3">
              <w:rPr>
                <w:rFonts w:hint="eastAsia"/>
                <w:lang w:eastAsia="zh-CN"/>
              </w:rPr>
              <w:t>T</w:t>
            </w:r>
            <w:r w:rsidRPr="002163D3">
              <w:rPr>
                <w:lang w:eastAsia="zh-CN"/>
              </w:rPr>
              <w:t>S 38.212/TS 38.213</w:t>
            </w:r>
          </w:p>
        </w:tc>
      </w:tr>
      <w:tr w:rsidR="007D03AF" w:rsidRPr="002163D3" w14:paraId="111CE9B5" w14:textId="77777777" w:rsidTr="002C257A">
        <w:tc>
          <w:tcPr>
            <w:tcW w:w="4957" w:type="dxa"/>
          </w:tcPr>
          <w:p w14:paraId="4BEB8458" w14:textId="77777777" w:rsidR="007D03AF" w:rsidRPr="002163D3" w:rsidRDefault="007D03AF" w:rsidP="002C257A">
            <w:pPr>
              <w:rPr>
                <w:lang w:eastAsia="zh-CN"/>
              </w:rPr>
            </w:pPr>
            <w:r w:rsidRPr="002163D3">
              <w:rPr>
                <w:rFonts w:hint="eastAsia"/>
                <w:lang w:eastAsia="zh-CN"/>
              </w:rPr>
              <w:t>U</w:t>
            </w:r>
            <w:r w:rsidRPr="002163D3">
              <w:rPr>
                <w:lang w:eastAsia="zh-CN"/>
              </w:rPr>
              <w:t>L configured grant enhancements</w:t>
            </w:r>
          </w:p>
        </w:tc>
        <w:tc>
          <w:tcPr>
            <w:tcW w:w="2268" w:type="dxa"/>
          </w:tcPr>
          <w:p w14:paraId="254105D4" w14:textId="77777777" w:rsidR="007D03AF" w:rsidRPr="002163D3" w:rsidRDefault="007D03AF" w:rsidP="002C257A">
            <w:r w:rsidRPr="002163D3">
              <w:rPr>
                <w:rFonts w:hint="eastAsia"/>
                <w:lang w:eastAsia="zh-CN"/>
              </w:rPr>
              <w:t>L</w:t>
            </w:r>
            <w:r w:rsidRPr="002163D3">
              <w:rPr>
                <w:lang w:eastAsia="zh-CN"/>
              </w:rPr>
              <w:t>ow latency</w:t>
            </w:r>
          </w:p>
        </w:tc>
        <w:tc>
          <w:tcPr>
            <w:tcW w:w="2268" w:type="dxa"/>
          </w:tcPr>
          <w:p w14:paraId="4A895208" w14:textId="77777777" w:rsidR="007D03AF" w:rsidRPr="002163D3" w:rsidRDefault="007D03AF" w:rsidP="002C257A">
            <w:r w:rsidRPr="002163D3">
              <w:rPr>
                <w:rFonts w:hint="eastAsia"/>
                <w:lang w:eastAsia="zh-CN"/>
              </w:rPr>
              <w:t>T</w:t>
            </w:r>
            <w:r w:rsidRPr="002163D3">
              <w:rPr>
                <w:lang w:eastAsia="zh-CN"/>
              </w:rPr>
              <w:t>S 38.214</w:t>
            </w:r>
          </w:p>
        </w:tc>
      </w:tr>
      <w:tr w:rsidR="007D03AF" w:rsidRPr="002163D3" w14:paraId="5F9B5210" w14:textId="77777777" w:rsidTr="002C257A">
        <w:tc>
          <w:tcPr>
            <w:tcW w:w="4957" w:type="dxa"/>
          </w:tcPr>
          <w:p w14:paraId="1D3E6E57" w14:textId="77777777" w:rsidR="007D03AF" w:rsidRPr="002163D3" w:rsidRDefault="007D03AF" w:rsidP="002C257A">
            <w:pPr>
              <w:rPr>
                <w:lang w:eastAsia="zh-CN"/>
              </w:rPr>
            </w:pPr>
            <w:r w:rsidRPr="002163D3">
              <w:rPr>
                <w:rFonts w:hint="eastAsia"/>
                <w:lang w:eastAsia="zh-CN"/>
              </w:rPr>
              <w:t>D</w:t>
            </w:r>
            <w:r w:rsidRPr="002163D3">
              <w:rPr>
                <w:lang w:eastAsia="zh-CN"/>
              </w:rPr>
              <w:t>L SPS enhancements</w:t>
            </w:r>
          </w:p>
        </w:tc>
        <w:tc>
          <w:tcPr>
            <w:tcW w:w="2268" w:type="dxa"/>
          </w:tcPr>
          <w:p w14:paraId="7F1BD22C" w14:textId="77777777" w:rsidR="007D03AF" w:rsidRPr="002163D3" w:rsidRDefault="007D03AF" w:rsidP="002C257A">
            <w:r w:rsidRPr="002163D3">
              <w:rPr>
                <w:rFonts w:hint="eastAsia"/>
                <w:lang w:eastAsia="zh-CN"/>
              </w:rPr>
              <w:t>L</w:t>
            </w:r>
            <w:r w:rsidRPr="002163D3">
              <w:rPr>
                <w:lang w:eastAsia="zh-CN"/>
              </w:rPr>
              <w:t>ow latency</w:t>
            </w:r>
          </w:p>
        </w:tc>
        <w:tc>
          <w:tcPr>
            <w:tcW w:w="2268" w:type="dxa"/>
          </w:tcPr>
          <w:p w14:paraId="695AE8A1" w14:textId="77777777" w:rsidR="007D03AF" w:rsidRPr="002163D3" w:rsidRDefault="007D03AF" w:rsidP="002C257A">
            <w:pPr>
              <w:rPr>
                <w:lang w:eastAsia="zh-CN"/>
              </w:rPr>
            </w:pPr>
            <w:r w:rsidRPr="002163D3">
              <w:rPr>
                <w:rFonts w:hint="eastAsia"/>
                <w:lang w:eastAsia="zh-CN"/>
              </w:rPr>
              <w:t>T</w:t>
            </w:r>
            <w:r w:rsidRPr="002163D3">
              <w:rPr>
                <w:lang w:eastAsia="zh-CN"/>
              </w:rPr>
              <w:t>S 38.213</w:t>
            </w:r>
          </w:p>
        </w:tc>
      </w:tr>
      <w:tr w:rsidR="007D03AF" w:rsidRPr="002163D3" w14:paraId="31C8EF20" w14:textId="77777777" w:rsidTr="002C257A">
        <w:tc>
          <w:tcPr>
            <w:tcW w:w="4957" w:type="dxa"/>
          </w:tcPr>
          <w:p w14:paraId="64A80707" w14:textId="77777777" w:rsidR="007D03AF" w:rsidRPr="002163D3" w:rsidRDefault="007D03AF" w:rsidP="002C257A">
            <w:pPr>
              <w:rPr>
                <w:lang w:eastAsia="zh-CN"/>
              </w:rPr>
            </w:pPr>
            <w:r w:rsidRPr="002163D3">
              <w:rPr>
                <w:rFonts w:hint="eastAsia"/>
                <w:lang w:eastAsia="zh-CN"/>
              </w:rPr>
              <w:t>S</w:t>
            </w:r>
            <w:r w:rsidRPr="002163D3">
              <w:rPr>
                <w:lang w:eastAsia="zh-CN"/>
              </w:rPr>
              <w:t>ub-slot level HARQ-ACK</w:t>
            </w:r>
          </w:p>
          <w:p w14:paraId="1D2281DE" w14:textId="77777777" w:rsidR="007D03AF" w:rsidRPr="002163D3" w:rsidRDefault="007D03AF" w:rsidP="002C257A">
            <w:pPr>
              <w:rPr>
                <w:lang w:eastAsia="zh-CN"/>
              </w:rPr>
            </w:pPr>
            <w:r w:rsidRPr="002163D3">
              <w:rPr>
                <w:lang w:eastAsia="zh-CN"/>
              </w:rPr>
              <w:t>(UCI enhancements)</w:t>
            </w:r>
          </w:p>
        </w:tc>
        <w:tc>
          <w:tcPr>
            <w:tcW w:w="2268" w:type="dxa"/>
          </w:tcPr>
          <w:p w14:paraId="4FDCF1D2" w14:textId="77777777" w:rsidR="007D03AF" w:rsidRPr="002163D3" w:rsidRDefault="007D03AF" w:rsidP="002C257A">
            <w:r w:rsidRPr="002163D3">
              <w:rPr>
                <w:rFonts w:hint="eastAsia"/>
                <w:lang w:eastAsia="zh-CN"/>
              </w:rPr>
              <w:t>L</w:t>
            </w:r>
            <w:r w:rsidRPr="002163D3">
              <w:rPr>
                <w:lang w:eastAsia="zh-CN"/>
              </w:rPr>
              <w:t>ow latency</w:t>
            </w:r>
          </w:p>
        </w:tc>
        <w:tc>
          <w:tcPr>
            <w:tcW w:w="2268" w:type="dxa"/>
          </w:tcPr>
          <w:p w14:paraId="6A35ECC3" w14:textId="77777777" w:rsidR="007D03AF" w:rsidRPr="002163D3" w:rsidRDefault="007D03AF" w:rsidP="002C257A">
            <w:pPr>
              <w:rPr>
                <w:lang w:eastAsia="zh-CN"/>
              </w:rPr>
            </w:pPr>
            <w:r w:rsidRPr="002163D3">
              <w:rPr>
                <w:rFonts w:hint="eastAsia"/>
                <w:lang w:eastAsia="zh-CN"/>
              </w:rPr>
              <w:t>T</w:t>
            </w:r>
            <w:r w:rsidRPr="002163D3">
              <w:rPr>
                <w:lang w:eastAsia="zh-CN"/>
              </w:rPr>
              <w:t>S 38.213</w:t>
            </w:r>
          </w:p>
        </w:tc>
      </w:tr>
      <w:tr w:rsidR="007D03AF" w:rsidRPr="002163D3" w14:paraId="09463E95" w14:textId="77777777" w:rsidTr="002C257A">
        <w:tc>
          <w:tcPr>
            <w:tcW w:w="4957" w:type="dxa"/>
          </w:tcPr>
          <w:p w14:paraId="048A62E3" w14:textId="77777777" w:rsidR="007D03AF" w:rsidRPr="002163D3" w:rsidRDefault="007D03AF" w:rsidP="002C257A">
            <w:pPr>
              <w:rPr>
                <w:lang w:eastAsia="zh-CN"/>
              </w:rPr>
            </w:pPr>
            <w:r w:rsidRPr="002163D3">
              <w:rPr>
                <w:rFonts w:hint="eastAsia"/>
                <w:lang w:eastAsia="zh-CN"/>
              </w:rPr>
              <w:t>T</w:t>
            </w:r>
            <w:r w:rsidRPr="002163D3">
              <w:rPr>
                <w:lang w:eastAsia="zh-CN"/>
              </w:rPr>
              <w:t>wo HAQR-ACK codebooks</w:t>
            </w:r>
          </w:p>
          <w:p w14:paraId="4C006426" w14:textId="77777777" w:rsidR="007D03AF" w:rsidRPr="002163D3" w:rsidRDefault="007D03AF" w:rsidP="002C257A">
            <w:pPr>
              <w:rPr>
                <w:lang w:eastAsia="zh-CN"/>
              </w:rPr>
            </w:pPr>
            <w:r w:rsidRPr="002163D3">
              <w:rPr>
                <w:lang w:eastAsia="zh-CN"/>
              </w:rPr>
              <w:t>(UCI enhancements)</w:t>
            </w:r>
          </w:p>
        </w:tc>
        <w:tc>
          <w:tcPr>
            <w:tcW w:w="2268" w:type="dxa"/>
          </w:tcPr>
          <w:p w14:paraId="460EDCCC" w14:textId="77777777" w:rsidR="007D03AF" w:rsidRPr="002163D3" w:rsidRDefault="007D03AF" w:rsidP="002C257A">
            <w:r w:rsidRPr="002163D3">
              <w:rPr>
                <w:rFonts w:hint="eastAsia"/>
                <w:lang w:eastAsia="zh-CN"/>
              </w:rPr>
              <w:t>L</w:t>
            </w:r>
            <w:r w:rsidRPr="002163D3">
              <w:rPr>
                <w:lang w:eastAsia="zh-CN"/>
              </w:rPr>
              <w:t>ow latency</w:t>
            </w:r>
          </w:p>
        </w:tc>
        <w:tc>
          <w:tcPr>
            <w:tcW w:w="2268" w:type="dxa"/>
          </w:tcPr>
          <w:p w14:paraId="43395387" w14:textId="77777777" w:rsidR="007D03AF" w:rsidRPr="002163D3" w:rsidRDefault="007D03AF" w:rsidP="002C257A">
            <w:r w:rsidRPr="002163D3">
              <w:rPr>
                <w:rFonts w:hint="eastAsia"/>
                <w:lang w:eastAsia="zh-CN"/>
              </w:rPr>
              <w:t>T</w:t>
            </w:r>
            <w:r w:rsidRPr="002163D3">
              <w:rPr>
                <w:lang w:eastAsia="zh-CN"/>
              </w:rPr>
              <w:t>S 38.213</w:t>
            </w:r>
          </w:p>
        </w:tc>
      </w:tr>
      <w:tr w:rsidR="007D03AF" w:rsidRPr="002163D3" w14:paraId="00A1697E" w14:textId="77777777" w:rsidTr="002C257A">
        <w:tc>
          <w:tcPr>
            <w:tcW w:w="4957" w:type="dxa"/>
          </w:tcPr>
          <w:p w14:paraId="66DB9A1E" w14:textId="77777777" w:rsidR="007D03AF" w:rsidRPr="002163D3" w:rsidRDefault="007D03AF" w:rsidP="002C257A">
            <w:pPr>
              <w:rPr>
                <w:lang w:eastAsia="zh-CN"/>
              </w:rPr>
            </w:pPr>
            <w:r w:rsidRPr="002163D3">
              <w:rPr>
                <w:rFonts w:hint="eastAsia"/>
                <w:lang w:eastAsia="zh-CN"/>
              </w:rPr>
              <w:t>L</w:t>
            </w:r>
            <w:r w:rsidRPr="002163D3">
              <w:rPr>
                <w:lang w:eastAsia="zh-CN"/>
              </w:rPr>
              <w:t>ow SE MCS/CQI table</w:t>
            </w:r>
          </w:p>
        </w:tc>
        <w:tc>
          <w:tcPr>
            <w:tcW w:w="2268" w:type="dxa"/>
          </w:tcPr>
          <w:p w14:paraId="11B44F63" w14:textId="77777777" w:rsidR="007D03AF" w:rsidRPr="002163D3" w:rsidRDefault="007D03AF" w:rsidP="002C257A">
            <w:pPr>
              <w:rPr>
                <w:lang w:eastAsia="zh-CN"/>
              </w:rPr>
            </w:pPr>
            <w:r w:rsidRPr="002163D3">
              <w:rPr>
                <w:rFonts w:hint="eastAsia"/>
                <w:lang w:eastAsia="zh-CN"/>
              </w:rPr>
              <w:t>U</w:t>
            </w:r>
            <w:r w:rsidRPr="002163D3">
              <w:rPr>
                <w:lang w:eastAsia="zh-CN"/>
              </w:rPr>
              <w:t>ltra reliability</w:t>
            </w:r>
          </w:p>
        </w:tc>
        <w:tc>
          <w:tcPr>
            <w:tcW w:w="2268" w:type="dxa"/>
          </w:tcPr>
          <w:p w14:paraId="4D563E50" w14:textId="77777777" w:rsidR="007D03AF" w:rsidRPr="002163D3" w:rsidRDefault="007D03AF" w:rsidP="002C257A">
            <w:pPr>
              <w:rPr>
                <w:lang w:eastAsia="zh-CN"/>
              </w:rPr>
            </w:pPr>
            <w:r w:rsidRPr="002163D3">
              <w:rPr>
                <w:lang w:eastAsia="zh-CN"/>
              </w:rPr>
              <w:t>TS 38.214</w:t>
            </w:r>
          </w:p>
        </w:tc>
      </w:tr>
      <w:tr w:rsidR="007D03AF" w:rsidRPr="002163D3" w14:paraId="24173A7E" w14:textId="77777777" w:rsidTr="002C257A">
        <w:tc>
          <w:tcPr>
            <w:tcW w:w="4957" w:type="dxa"/>
          </w:tcPr>
          <w:p w14:paraId="4B58C5DD" w14:textId="77777777" w:rsidR="007D03AF" w:rsidRPr="002163D3" w:rsidRDefault="007D03AF" w:rsidP="002C257A">
            <w:pPr>
              <w:rPr>
                <w:lang w:eastAsia="zh-CN"/>
              </w:rPr>
            </w:pPr>
            <w:r w:rsidRPr="002163D3">
              <w:rPr>
                <w:rFonts w:hint="eastAsia"/>
                <w:lang w:eastAsia="zh-CN"/>
              </w:rPr>
              <w:t>P</w:t>
            </w:r>
            <w:r w:rsidRPr="002163D3">
              <w:rPr>
                <w:lang w:eastAsia="zh-CN"/>
              </w:rPr>
              <w:t>DSCH repetitions</w:t>
            </w:r>
          </w:p>
        </w:tc>
        <w:tc>
          <w:tcPr>
            <w:tcW w:w="2268" w:type="dxa"/>
          </w:tcPr>
          <w:p w14:paraId="27AB86E1" w14:textId="77777777" w:rsidR="007D03AF" w:rsidRPr="002163D3" w:rsidRDefault="007D03AF" w:rsidP="002C257A">
            <w:r w:rsidRPr="002163D3">
              <w:rPr>
                <w:rFonts w:hint="eastAsia"/>
                <w:lang w:eastAsia="zh-CN"/>
              </w:rPr>
              <w:t>U</w:t>
            </w:r>
            <w:r w:rsidRPr="002163D3">
              <w:rPr>
                <w:lang w:eastAsia="zh-CN"/>
              </w:rPr>
              <w:t>ltra reliability</w:t>
            </w:r>
          </w:p>
        </w:tc>
        <w:tc>
          <w:tcPr>
            <w:tcW w:w="2268" w:type="dxa"/>
          </w:tcPr>
          <w:p w14:paraId="7A6231A3" w14:textId="77777777" w:rsidR="007D03AF" w:rsidRPr="002163D3" w:rsidRDefault="007D03AF" w:rsidP="002C257A">
            <w:pPr>
              <w:rPr>
                <w:lang w:eastAsia="zh-CN"/>
              </w:rPr>
            </w:pPr>
            <w:r w:rsidRPr="002163D3">
              <w:rPr>
                <w:lang w:eastAsia="zh-CN"/>
              </w:rPr>
              <w:t>TS 38.214</w:t>
            </w:r>
          </w:p>
        </w:tc>
      </w:tr>
      <w:tr w:rsidR="007D03AF" w:rsidRPr="002163D3" w14:paraId="014CE480" w14:textId="77777777" w:rsidTr="002C257A">
        <w:tc>
          <w:tcPr>
            <w:tcW w:w="4957" w:type="dxa"/>
          </w:tcPr>
          <w:p w14:paraId="2A2BCC6A" w14:textId="77777777" w:rsidR="007D03AF" w:rsidRPr="002163D3" w:rsidRDefault="007D03AF" w:rsidP="002C257A">
            <w:pPr>
              <w:rPr>
                <w:lang w:eastAsia="zh-CN"/>
              </w:rPr>
            </w:pPr>
            <w:r w:rsidRPr="002163D3">
              <w:rPr>
                <w:rFonts w:hint="eastAsia"/>
                <w:lang w:eastAsia="zh-CN"/>
              </w:rPr>
              <w:t>P</w:t>
            </w:r>
            <w:r w:rsidRPr="002163D3">
              <w:rPr>
                <w:lang w:eastAsia="zh-CN"/>
              </w:rPr>
              <w:t>USCH repetitions</w:t>
            </w:r>
          </w:p>
        </w:tc>
        <w:tc>
          <w:tcPr>
            <w:tcW w:w="2268" w:type="dxa"/>
          </w:tcPr>
          <w:p w14:paraId="6D4DD3C6" w14:textId="77777777" w:rsidR="007D03AF" w:rsidRPr="002163D3" w:rsidRDefault="007D03AF" w:rsidP="002C257A">
            <w:r w:rsidRPr="002163D3">
              <w:rPr>
                <w:rFonts w:hint="eastAsia"/>
                <w:lang w:eastAsia="zh-CN"/>
              </w:rPr>
              <w:t>U</w:t>
            </w:r>
            <w:r w:rsidRPr="002163D3">
              <w:rPr>
                <w:lang w:eastAsia="zh-CN"/>
              </w:rPr>
              <w:t>ltra reliability</w:t>
            </w:r>
          </w:p>
        </w:tc>
        <w:tc>
          <w:tcPr>
            <w:tcW w:w="2268" w:type="dxa"/>
          </w:tcPr>
          <w:p w14:paraId="5DC247E4" w14:textId="77777777" w:rsidR="007D03AF" w:rsidRPr="002163D3" w:rsidRDefault="007D03AF" w:rsidP="002C257A">
            <w:r w:rsidRPr="002163D3">
              <w:rPr>
                <w:lang w:eastAsia="zh-CN"/>
              </w:rPr>
              <w:t>TS 38.214</w:t>
            </w:r>
          </w:p>
        </w:tc>
      </w:tr>
      <w:tr w:rsidR="007D03AF" w:rsidRPr="002163D3" w14:paraId="1EDF12D7" w14:textId="77777777" w:rsidTr="002C257A">
        <w:tc>
          <w:tcPr>
            <w:tcW w:w="4957" w:type="dxa"/>
          </w:tcPr>
          <w:p w14:paraId="7DE6C0D6" w14:textId="77777777" w:rsidR="007D03AF" w:rsidRPr="002163D3" w:rsidRDefault="007D03AF" w:rsidP="002C257A">
            <w:pPr>
              <w:rPr>
                <w:lang w:eastAsia="zh-CN"/>
              </w:rPr>
            </w:pPr>
            <w:r w:rsidRPr="002163D3">
              <w:rPr>
                <w:rFonts w:hint="eastAsia"/>
                <w:lang w:eastAsia="zh-CN"/>
              </w:rPr>
              <w:t>P</w:t>
            </w:r>
            <w:r w:rsidRPr="002163D3">
              <w:rPr>
                <w:lang w:eastAsia="zh-CN"/>
              </w:rPr>
              <w:t>UCCH repetitions</w:t>
            </w:r>
          </w:p>
        </w:tc>
        <w:tc>
          <w:tcPr>
            <w:tcW w:w="2268" w:type="dxa"/>
          </w:tcPr>
          <w:p w14:paraId="1880D6BE" w14:textId="77777777" w:rsidR="007D03AF" w:rsidRPr="002163D3" w:rsidRDefault="007D03AF" w:rsidP="002C257A">
            <w:r w:rsidRPr="002163D3">
              <w:rPr>
                <w:rFonts w:hint="eastAsia"/>
                <w:lang w:eastAsia="zh-CN"/>
              </w:rPr>
              <w:t>U</w:t>
            </w:r>
            <w:r w:rsidRPr="002163D3">
              <w:rPr>
                <w:lang w:eastAsia="zh-CN"/>
              </w:rPr>
              <w:t>ltra reliability</w:t>
            </w:r>
          </w:p>
        </w:tc>
        <w:tc>
          <w:tcPr>
            <w:tcW w:w="2268" w:type="dxa"/>
          </w:tcPr>
          <w:p w14:paraId="21BB05ED" w14:textId="77777777" w:rsidR="007D03AF" w:rsidRPr="002163D3" w:rsidRDefault="007D03AF" w:rsidP="002C257A">
            <w:pPr>
              <w:rPr>
                <w:lang w:eastAsia="zh-CN"/>
              </w:rPr>
            </w:pPr>
            <w:r w:rsidRPr="002163D3">
              <w:rPr>
                <w:rFonts w:hint="eastAsia"/>
                <w:lang w:eastAsia="zh-CN"/>
              </w:rPr>
              <w:t>T</w:t>
            </w:r>
            <w:r w:rsidRPr="002163D3">
              <w:rPr>
                <w:lang w:eastAsia="zh-CN"/>
              </w:rPr>
              <w:t>S 38.213</w:t>
            </w:r>
          </w:p>
        </w:tc>
      </w:tr>
      <w:tr w:rsidR="007D03AF" w:rsidRPr="002163D3" w14:paraId="40D67501" w14:textId="77777777" w:rsidTr="002C257A">
        <w:tc>
          <w:tcPr>
            <w:tcW w:w="4957" w:type="dxa"/>
          </w:tcPr>
          <w:p w14:paraId="6EE28F5B" w14:textId="77777777" w:rsidR="007D03AF" w:rsidRPr="002163D3" w:rsidRDefault="007D03AF" w:rsidP="002C257A">
            <w:pPr>
              <w:rPr>
                <w:lang w:eastAsia="zh-CN"/>
              </w:rPr>
            </w:pPr>
            <w:r w:rsidRPr="002163D3">
              <w:rPr>
                <w:rFonts w:hint="eastAsia"/>
                <w:lang w:eastAsia="zh-CN"/>
              </w:rPr>
              <w:t>P</w:t>
            </w:r>
            <w:r w:rsidRPr="002163D3">
              <w:rPr>
                <w:lang w:eastAsia="zh-CN"/>
              </w:rPr>
              <w:t>DCCH aggregation level 16</w:t>
            </w:r>
          </w:p>
        </w:tc>
        <w:tc>
          <w:tcPr>
            <w:tcW w:w="2268" w:type="dxa"/>
          </w:tcPr>
          <w:p w14:paraId="04A27A51" w14:textId="77777777" w:rsidR="007D03AF" w:rsidRPr="002163D3" w:rsidRDefault="007D03AF" w:rsidP="002C257A">
            <w:r w:rsidRPr="002163D3">
              <w:rPr>
                <w:rFonts w:hint="eastAsia"/>
                <w:lang w:eastAsia="zh-CN"/>
              </w:rPr>
              <w:t>U</w:t>
            </w:r>
            <w:r w:rsidRPr="002163D3">
              <w:rPr>
                <w:lang w:eastAsia="zh-CN"/>
              </w:rPr>
              <w:t>ltra reliability</w:t>
            </w:r>
          </w:p>
        </w:tc>
        <w:tc>
          <w:tcPr>
            <w:tcW w:w="2268" w:type="dxa"/>
          </w:tcPr>
          <w:p w14:paraId="683B2A66" w14:textId="77777777" w:rsidR="007D03AF" w:rsidRPr="002163D3" w:rsidRDefault="007D03AF" w:rsidP="002C257A">
            <w:r w:rsidRPr="002163D3">
              <w:rPr>
                <w:rFonts w:hint="eastAsia"/>
                <w:lang w:eastAsia="zh-CN"/>
              </w:rPr>
              <w:t>T</w:t>
            </w:r>
            <w:r w:rsidRPr="002163D3">
              <w:rPr>
                <w:lang w:eastAsia="zh-CN"/>
              </w:rPr>
              <w:t>S 38.213</w:t>
            </w:r>
          </w:p>
        </w:tc>
      </w:tr>
      <w:tr w:rsidR="007D03AF" w:rsidRPr="002163D3" w14:paraId="6A29B0FD" w14:textId="77777777" w:rsidTr="002C257A">
        <w:tc>
          <w:tcPr>
            <w:tcW w:w="4957" w:type="dxa"/>
          </w:tcPr>
          <w:p w14:paraId="7E537B0E" w14:textId="77777777" w:rsidR="007D03AF" w:rsidRPr="002163D3" w:rsidRDefault="007D03AF" w:rsidP="002C257A">
            <w:pPr>
              <w:rPr>
                <w:lang w:eastAsia="zh-CN"/>
              </w:rPr>
            </w:pPr>
            <w:r w:rsidRPr="002163D3">
              <w:rPr>
                <w:rFonts w:hint="eastAsia"/>
                <w:lang w:eastAsia="zh-CN"/>
              </w:rPr>
              <w:t>P</w:t>
            </w:r>
            <w:r w:rsidRPr="002163D3">
              <w:rPr>
                <w:lang w:eastAsia="zh-CN"/>
              </w:rPr>
              <w:t>DCP duplication</w:t>
            </w:r>
          </w:p>
        </w:tc>
        <w:tc>
          <w:tcPr>
            <w:tcW w:w="2268" w:type="dxa"/>
          </w:tcPr>
          <w:p w14:paraId="63A4C42A" w14:textId="77777777" w:rsidR="007D03AF" w:rsidRPr="002163D3" w:rsidRDefault="007D03AF" w:rsidP="002C257A">
            <w:r w:rsidRPr="002163D3">
              <w:rPr>
                <w:rFonts w:hint="eastAsia"/>
                <w:lang w:eastAsia="zh-CN"/>
              </w:rPr>
              <w:t>U</w:t>
            </w:r>
            <w:r w:rsidRPr="002163D3">
              <w:rPr>
                <w:lang w:eastAsia="zh-CN"/>
              </w:rPr>
              <w:t>ltra reliability</w:t>
            </w:r>
          </w:p>
        </w:tc>
        <w:tc>
          <w:tcPr>
            <w:tcW w:w="2268" w:type="dxa"/>
          </w:tcPr>
          <w:p w14:paraId="430677AB" w14:textId="77777777" w:rsidR="007D03AF" w:rsidRPr="002163D3" w:rsidRDefault="007D03AF" w:rsidP="002C257A">
            <w:pPr>
              <w:rPr>
                <w:lang w:eastAsia="zh-CN"/>
              </w:rPr>
            </w:pPr>
            <w:r w:rsidRPr="002163D3">
              <w:rPr>
                <w:rFonts w:hint="eastAsia"/>
                <w:lang w:eastAsia="zh-CN"/>
              </w:rPr>
              <w:t>T</w:t>
            </w:r>
            <w:r w:rsidRPr="002163D3">
              <w:rPr>
                <w:lang w:eastAsia="zh-CN"/>
              </w:rPr>
              <w:t>S 38.323</w:t>
            </w:r>
          </w:p>
        </w:tc>
      </w:tr>
      <w:tr w:rsidR="007D03AF" w:rsidRPr="002163D3" w14:paraId="5EA36F0D" w14:textId="77777777" w:rsidTr="002C257A">
        <w:tc>
          <w:tcPr>
            <w:tcW w:w="4957" w:type="dxa"/>
          </w:tcPr>
          <w:p w14:paraId="5C77B9E4" w14:textId="77777777" w:rsidR="007D03AF" w:rsidRPr="002163D3" w:rsidRDefault="007D03AF" w:rsidP="002C257A">
            <w:pPr>
              <w:rPr>
                <w:lang w:eastAsia="zh-CN"/>
              </w:rPr>
            </w:pPr>
            <w:r w:rsidRPr="002163D3">
              <w:rPr>
                <w:rFonts w:hint="eastAsia"/>
                <w:lang w:eastAsia="zh-CN"/>
              </w:rPr>
              <w:t>P</w:t>
            </w:r>
            <w:r w:rsidRPr="002163D3">
              <w:rPr>
                <w:lang w:eastAsia="zh-CN"/>
              </w:rPr>
              <w:t>USCH repetitions enhancements</w:t>
            </w:r>
          </w:p>
        </w:tc>
        <w:tc>
          <w:tcPr>
            <w:tcW w:w="2268" w:type="dxa"/>
          </w:tcPr>
          <w:p w14:paraId="782353D0" w14:textId="77777777" w:rsidR="007D03AF" w:rsidRPr="002163D3" w:rsidRDefault="007D03AF" w:rsidP="002C257A">
            <w:r w:rsidRPr="002163D3">
              <w:rPr>
                <w:rFonts w:hint="eastAsia"/>
                <w:lang w:eastAsia="zh-CN"/>
              </w:rPr>
              <w:t>U</w:t>
            </w:r>
            <w:r w:rsidRPr="002163D3">
              <w:rPr>
                <w:lang w:eastAsia="zh-CN"/>
              </w:rPr>
              <w:t>ltra reliability</w:t>
            </w:r>
          </w:p>
        </w:tc>
        <w:tc>
          <w:tcPr>
            <w:tcW w:w="2268" w:type="dxa"/>
          </w:tcPr>
          <w:p w14:paraId="7E5359A8" w14:textId="77777777" w:rsidR="007D03AF" w:rsidRPr="002163D3" w:rsidRDefault="007D03AF" w:rsidP="002C257A">
            <w:pPr>
              <w:rPr>
                <w:lang w:eastAsia="zh-CN"/>
              </w:rPr>
            </w:pPr>
            <w:r w:rsidRPr="002163D3">
              <w:rPr>
                <w:rFonts w:hint="eastAsia"/>
                <w:lang w:eastAsia="zh-CN"/>
              </w:rPr>
              <w:t>T</w:t>
            </w:r>
            <w:r w:rsidRPr="002163D3">
              <w:rPr>
                <w:lang w:eastAsia="zh-CN"/>
              </w:rPr>
              <w:t>S 38.214</w:t>
            </w:r>
          </w:p>
        </w:tc>
      </w:tr>
      <w:tr w:rsidR="007D03AF" w:rsidRPr="002163D3" w14:paraId="152CB780" w14:textId="77777777" w:rsidTr="002C257A">
        <w:tc>
          <w:tcPr>
            <w:tcW w:w="4957" w:type="dxa"/>
          </w:tcPr>
          <w:p w14:paraId="3EE82AA7" w14:textId="77777777" w:rsidR="007D03AF" w:rsidRPr="002163D3" w:rsidRDefault="007D03AF" w:rsidP="002C257A">
            <w:pPr>
              <w:rPr>
                <w:lang w:eastAsia="zh-CN"/>
              </w:rPr>
            </w:pPr>
            <w:r w:rsidRPr="002163D3">
              <w:rPr>
                <w:rFonts w:hint="eastAsia"/>
                <w:lang w:eastAsia="zh-CN"/>
              </w:rPr>
              <w:t>D</w:t>
            </w:r>
            <w:r w:rsidRPr="002163D3">
              <w:rPr>
                <w:lang w:eastAsia="zh-CN"/>
              </w:rPr>
              <w:t>CI format 0_2 and DCI format 1_2</w:t>
            </w:r>
          </w:p>
        </w:tc>
        <w:tc>
          <w:tcPr>
            <w:tcW w:w="2268" w:type="dxa"/>
          </w:tcPr>
          <w:p w14:paraId="6BB915D7" w14:textId="77777777" w:rsidR="007D03AF" w:rsidRPr="002163D3" w:rsidRDefault="007D03AF" w:rsidP="002C257A">
            <w:r w:rsidRPr="002163D3">
              <w:rPr>
                <w:rFonts w:hint="eastAsia"/>
                <w:lang w:eastAsia="zh-CN"/>
              </w:rPr>
              <w:t>U</w:t>
            </w:r>
            <w:r w:rsidRPr="002163D3">
              <w:rPr>
                <w:lang w:eastAsia="zh-CN"/>
              </w:rPr>
              <w:t>ltra reliability</w:t>
            </w:r>
          </w:p>
        </w:tc>
        <w:tc>
          <w:tcPr>
            <w:tcW w:w="2268" w:type="dxa"/>
          </w:tcPr>
          <w:p w14:paraId="3687DCC1" w14:textId="77777777" w:rsidR="007D03AF" w:rsidRPr="002163D3" w:rsidRDefault="007D03AF" w:rsidP="002C257A">
            <w:pPr>
              <w:rPr>
                <w:lang w:eastAsia="zh-CN"/>
              </w:rPr>
            </w:pPr>
            <w:r w:rsidRPr="002163D3">
              <w:rPr>
                <w:rFonts w:hint="eastAsia"/>
                <w:lang w:eastAsia="zh-CN"/>
              </w:rPr>
              <w:t>T</w:t>
            </w:r>
            <w:r w:rsidRPr="002163D3">
              <w:rPr>
                <w:lang w:eastAsia="zh-CN"/>
              </w:rPr>
              <w:t>S 38.213</w:t>
            </w:r>
          </w:p>
        </w:tc>
      </w:tr>
      <w:tr w:rsidR="007D03AF" w:rsidRPr="002163D3" w14:paraId="686BE413" w14:textId="77777777" w:rsidTr="002C257A">
        <w:tc>
          <w:tcPr>
            <w:tcW w:w="4957" w:type="dxa"/>
          </w:tcPr>
          <w:p w14:paraId="6F8865BD" w14:textId="77777777" w:rsidR="007D03AF" w:rsidRPr="002163D3" w:rsidRDefault="007D03AF" w:rsidP="002C257A">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5EB4055C" w14:textId="77777777" w:rsidR="007D03AF" w:rsidRPr="002163D3" w:rsidRDefault="007D03AF" w:rsidP="002C257A">
            <w:r w:rsidRPr="002163D3">
              <w:rPr>
                <w:rFonts w:hint="eastAsia"/>
                <w:lang w:eastAsia="zh-CN"/>
              </w:rPr>
              <w:t>U</w:t>
            </w:r>
            <w:r w:rsidRPr="002163D3">
              <w:rPr>
                <w:lang w:eastAsia="zh-CN"/>
              </w:rPr>
              <w:t>ltra reliability</w:t>
            </w:r>
          </w:p>
        </w:tc>
        <w:tc>
          <w:tcPr>
            <w:tcW w:w="2268" w:type="dxa"/>
          </w:tcPr>
          <w:p w14:paraId="3B3E8472" w14:textId="77777777" w:rsidR="007D03AF" w:rsidRPr="002163D3" w:rsidRDefault="007D03AF" w:rsidP="002C257A">
            <w:pPr>
              <w:rPr>
                <w:lang w:eastAsia="zh-CN"/>
              </w:rPr>
            </w:pPr>
            <w:r w:rsidRPr="002163D3">
              <w:rPr>
                <w:rFonts w:hint="eastAsia"/>
                <w:lang w:eastAsia="zh-CN"/>
              </w:rPr>
              <w:t>T</w:t>
            </w:r>
            <w:r w:rsidRPr="002163D3">
              <w:rPr>
                <w:lang w:eastAsia="zh-CN"/>
              </w:rPr>
              <w:t>S 38.213</w:t>
            </w:r>
          </w:p>
        </w:tc>
      </w:tr>
      <w:tr w:rsidR="007D03AF" w:rsidRPr="002163D3" w14:paraId="32613ED3" w14:textId="77777777" w:rsidTr="002C257A">
        <w:tc>
          <w:tcPr>
            <w:tcW w:w="4957" w:type="dxa"/>
          </w:tcPr>
          <w:p w14:paraId="0E19A4DE" w14:textId="77777777" w:rsidR="007D03AF" w:rsidRPr="002163D3" w:rsidRDefault="007D03AF" w:rsidP="002C257A">
            <w:pPr>
              <w:rPr>
                <w:lang w:eastAsia="zh-CN"/>
              </w:rPr>
            </w:pPr>
            <w:r w:rsidRPr="002163D3">
              <w:rPr>
                <w:rFonts w:hint="eastAsia"/>
                <w:lang w:eastAsia="zh-CN"/>
              </w:rPr>
              <w:t>PD</w:t>
            </w:r>
            <w:r w:rsidRPr="002163D3">
              <w:rPr>
                <w:lang w:eastAsia="zh-CN"/>
              </w:rPr>
              <w:t>CP duplication enhancements</w:t>
            </w:r>
          </w:p>
        </w:tc>
        <w:tc>
          <w:tcPr>
            <w:tcW w:w="2268" w:type="dxa"/>
          </w:tcPr>
          <w:p w14:paraId="08D684B6" w14:textId="77777777" w:rsidR="007D03AF" w:rsidRPr="002163D3" w:rsidRDefault="007D03AF" w:rsidP="002C257A">
            <w:r w:rsidRPr="002163D3">
              <w:rPr>
                <w:rFonts w:hint="eastAsia"/>
                <w:lang w:eastAsia="zh-CN"/>
              </w:rPr>
              <w:t>U</w:t>
            </w:r>
            <w:r w:rsidRPr="002163D3">
              <w:rPr>
                <w:lang w:eastAsia="zh-CN"/>
              </w:rPr>
              <w:t>ltra reliability</w:t>
            </w:r>
          </w:p>
        </w:tc>
        <w:tc>
          <w:tcPr>
            <w:tcW w:w="2268" w:type="dxa"/>
          </w:tcPr>
          <w:p w14:paraId="28ADE61A" w14:textId="77777777" w:rsidR="007D03AF" w:rsidRPr="002163D3" w:rsidRDefault="007D03AF" w:rsidP="002C257A">
            <w:pPr>
              <w:rPr>
                <w:lang w:eastAsia="zh-CN"/>
              </w:rPr>
            </w:pPr>
            <w:r w:rsidRPr="002163D3">
              <w:rPr>
                <w:rFonts w:hint="eastAsia"/>
                <w:lang w:eastAsia="zh-CN"/>
              </w:rPr>
              <w:t>T</w:t>
            </w:r>
            <w:r w:rsidRPr="002163D3">
              <w:rPr>
                <w:lang w:eastAsia="zh-CN"/>
              </w:rPr>
              <w:t>S 38.323</w:t>
            </w:r>
          </w:p>
        </w:tc>
      </w:tr>
      <w:tr w:rsidR="007D03AF" w:rsidRPr="002163D3" w14:paraId="0E3A6815" w14:textId="77777777" w:rsidTr="002C257A">
        <w:tc>
          <w:tcPr>
            <w:tcW w:w="4957" w:type="dxa"/>
          </w:tcPr>
          <w:p w14:paraId="57B3F426" w14:textId="77777777" w:rsidR="007D03AF" w:rsidRPr="002163D3" w:rsidRDefault="007D03AF" w:rsidP="002C257A">
            <w:pPr>
              <w:rPr>
                <w:lang w:eastAsia="zh-CN"/>
              </w:rPr>
            </w:pPr>
            <w:r w:rsidRPr="002163D3">
              <w:rPr>
                <w:rFonts w:hint="eastAsia"/>
                <w:lang w:eastAsia="zh-CN"/>
              </w:rPr>
              <w:t>DL</w:t>
            </w:r>
            <w:r w:rsidRPr="002163D3">
              <w:rPr>
                <w:lang w:eastAsia="zh-CN"/>
              </w:rPr>
              <w:t xml:space="preserve"> </w:t>
            </w:r>
            <w:proofErr w:type="spellStart"/>
            <w:r w:rsidRPr="002163D3">
              <w:rPr>
                <w:lang w:eastAsia="zh-CN"/>
              </w:rPr>
              <w:t>Preemption</w:t>
            </w:r>
            <w:proofErr w:type="spellEnd"/>
            <w:r w:rsidRPr="002163D3">
              <w:rPr>
                <w:lang w:eastAsia="zh-CN"/>
              </w:rPr>
              <w:t xml:space="preserve"> Indication (PI)</w:t>
            </w:r>
          </w:p>
        </w:tc>
        <w:tc>
          <w:tcPr>
            <w:tcW w:w="2268" w:type="dxa"/>
          </w:tcPr>
          <w:p w14:paraId="2DAA4B4B" w14:textId="77777777" w:rsidR="007D03AF" w:rsidRPr="002163D3" w:rsidRDefault="007D03AF" w:rsidP="002C257A">
            <w:pPr>
              <w:rPr>
                <w:lang w:eastAsia="zh-CN"/>
              </w:rPr>
            </w:pPr>
            <w:r w:rsidRPr="002163D3">
              <w:rPr>
                <w:lang w:eastAsia="zh-CN"/>
              </w:rPr>
              <w:t>Low latency</w:t>
            </w:r>
          </w:p>
        </w:tc>
        <w:tc>
          <w:tcPr>
            <w:tcW w:w="2268" w:type="dxa"/>
          </w:tcPr>
          <w:p w14:paraId="79174EE4" w14:textId="77777777" w:rsidR="007D03AF" w:rsidRPr="002163D3" w:rsidRDefault="007D03AF" w:rsidP="002C257A">
            <w:pPr>
              <w:rPr>
                <w:lang w:eastAsia="zh-CN"/>
              </w:rPr>
            </w:pPr>
            <w:r w:rsidRPr="002163D3">
              <w:rPr>
                <w:rFonts w:hint="eastAsia"/>
                <w:lang w:eastAsia="zh-CN"/>
              </w:rPr>
              <w:t>T</w:t>
            </w:r>
            <w:r w:rsidRPr="002163D3">
              <w:rPr>
                <w:lang w:eastAsia="zh-CN"/>
              </w:rPr>
              <w:t>S 38.213</w:t>
            </w:r>
          </w:p>
        </w:tc>
      </w:tr>
      <w:tr w:rsidR="007D03AF" w:rsidRPr="002163D3" w14:paraId="14681881" w14:textId="77777777" w:rsidTr="002C257A">
        <w:tc>
          <w:tcPr>
            <w:tcW w:w="4957" w:type="dxa"/>
          </w:tcPr>
          <w:p w14:paraId="71B7ACCA" w14:textId="77777777" w:rsidR="007D03AF" w:rsidRPr="002163D3" w:rsidRDefault="007D03AF" w:rsidP="002C257A">
            <w:pPr>
              <w:rPr>
                <w:lang w:eastAsia="zh-CN"/>
              </w:rPr>
            </w:pPr>
            <w:r w:rsidRPr="002163D3">
              <w:rPr>
                <w:lang w:eastAsia="zh-CN"/>
              </w:rPr>
              <w:t>Code Block Group (CBG)</w:t>
            </w:r>
          </w:p>
        </w:tc>
        <w:tc>
          <w:tcPr>
            <w:tcW w:w="2268" w:type="dxa"/>
          </w:tcPr>
          <w:p w14:paraId="2E6CC64F" w14:textId="77777777" w:rsidR="007D03AF" w:rsidRPr="002163D3" w:rsidRDefault="007D03AF" w:rsidP="002C257A">
            <w:r w:rsidRPr="002163D3">
              <w:rPr>
                <w:lang w:eastAsia="zh-CN"/>
              </w:rPr>
              <w:t>Low latency</w:t>
            </w:r>
          </w:p>
        </w:tc>
        <w:tc>
          <w:tcPr>
            <w:tcW w:w="2268" w:type="dxa"/>
          </w:tcPr>
          <w:p w14:paraId="1E00812B" w14:textId="77777777" w:rsidR="007D03AF" w:rsidRPr="002163D3" w:rsidRDefault="007D03AF" w:rsidP="002C257A">
            <w:pPr>
              <w:rPr>
                <w:lang w:eastAsia="zh-CN"/>
              </w:rPr>
            </w:pPr>
            <w:r w:rsidRPr="002163D3">
              <w:rPr>
                <w:rFonts w:hint="eastAsia"/>
                <w:lang w:eastAsia="zh-CN"/>
              </w:rPr>
              <w:t>T</w:t>
            </w:r>
            <w:r w:rsidRPr="002163D3">
              <w:rPr>
                <w:lang w:eastAsia="zh-CN"/>
              </w:rPr>
              <w:t>S 38.214</w:t>
            </w:r>
          </w:p>
        </w:tc>
      </w:tr>
      <w:tr w:rsidR="007D03AF" w:rsidRPr="002163D3" w14:paraId="07919F84" w14:textId="77777777" w:rsidTr="002C257A">
        <w:tc>
          <w:tcPr>
            <w:tcW w:w="4957" w:type="dxa"/>
          </w:tcPr>
          <w:p w14:paraId="7880C415" w14:textId="77777777" w:rsidR="007D03AF" w:rsidRPr="002163D3" w:rsidRDefault="007D03AF" w:rsidP="002C257A">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7EEF54CF" w14:textId="77777777" w:rsidR="007D03AF" w:rsidRPr="002163D3" w:rsidRDefault="007D03AF" w:rsidP="002C257A">
            <w:r w:rsidRPr="002163D3">
              <w:rPr>
                <w:lang w:eastAsia="zh-CN"/>
              </w:rPr>
              <w:t>Low latency</w:t>
            </w:r>
          </w:p>
        </w:tc>
        <w:tc>
          <w:tcPr>
            <w:tcW w:w="2268" w:type="dxa"/>
          </w:tcPr>
          <w:p w14:paraId="3E957AB7" w14:textId="77777777" w:rsidR="007D03AF" w:rsidRPr="002163D3" w:rsidRDefault="007D03AF" w:rsidP="002C257A">
            <w:pPr>
              <w:rPr>
                <w:lang w:eastAsia="zh-CN"/>
              </w:rPr>
            </w:pPr>
            <w:r w:rsidRPr="002163D3">
              <w:rPr>
                <w:rFonts w:hint="eastAsia"/>
                <w:lang w:eastAsia="zh-CN"/>
              </w:rPr>
              <w:t>T</w:t>
            </w:r>
            <w:r w:rsidRPr="002163D3">
              <w:rPr>
                <w:lang w:eastAsia="zh-CN"/>
              </w:rPr>
              <w:t>S 38.213</w:t>
            </w:r>
          </w:p>
        </w:tc>
      </w:tr>
      <w:tr w:rsidR="007D03AF" w:rsidRPr="002163D3" w14:paraId="420E4AF0" w14:textId="77777777" w:rsidTr="002C257A">
        <w:tc>
          <w:tcPr>
            <w:tcW w:w="4957" w:type="dxa"/>
          </w:tcPr>
          <w:p w14:paraId="78A1470B" w14:textId="77777777" w:rsidR="007D03AF" w:rsidRPr="002163D3" w:rsidRDefault="007D03AF" w:rsidP="002C257A">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5E2F64C2" w14:textId="77777777" w:rsidR="007D03AF" w:rsidRPr="002163D3" w:rsidRDefault="007D03AF" w:rsidP="002C257A">
            <w:r w:rsidRPr="002163D3">
              <w:rPr>
                <w:lang w:eastAsia="zh-CN"/>
              </w:rPr>
              <w:t>Low latency</w:t>
            </w:r>
          </w:p>
        </w:tc>
        <w:tc>
          <w:tcPr>
            <w:tcW w:w="2268" w:type="dxa"/>
          </w:tcPr>
          <w:p w14:paraId="5B3958BE" w14:textId="77777777" w:rsidR="007D03AF" w:rsidRPr="002163D3" w:rsidRDefault="007D03AF" w:rsidP="002C257A">
            <w:pPr>
              <w:rPr>
                <w:lang w:eastAsia="zh-CN"/>
              </w:rPr>
            </w:pPr>
            <w:r w:rsidRPr="002163D3">
              <w:rPr>
                <w:rFonts w:hint="eastAsia"/>
                <w:lang w:eastAsia="zh-CN"/>
              </w:rPr>
              <w:t>T</w:t>
            </w:r>
            <w:r w:rsidRPr="002163D3">
              <w:rPr>
                <w:lang w:eastAsia="zh-CN"/>
              </w:rPr>
              <w:t>S 38.213</w:t>
            </w:r>
          </w:p>
        </w:tc>
      </w:tr>
      <w:tr w:rsidR="007D03AF" w:rsidRPr="002163D3" w14:paraId="56DF2F7E" w14:textId="77777777" w:rsidTr="002C257A">
        <w:tc>
          <w:tcPr>
            <w:tcW w:w="4957" w:type="dxa"/>
          </w:tcPr>
          <w:p w14:paraId="395DB1D4" w14:textId="77777777" w:rsidR="007D03AF" w:rsidRPr="002163D3" w:rsidRDefault="007D03AF" w:rsidP="002C257A">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5A7BE748" w14:textId="77777777" w:rsidR="007D03AF" w:rsidRPr="002163D3" w:rsidRDefault="007D03AF" w:rsidP="002C257A">
            <w:r w:rsidRPr="002163D3">
              <w:rPr>
                <w:lang w:eastAsia="zh-CN"/>
              </w:rPr>
              <w:t>Low latency</w:t>
            </w:r>
          </w:p>
        </w:tc>
        <w:tc>
          <w:tcPr>
            <w:tcW w:w="2268" w:type="dxa"/>
          </w:tcPr>
          <w:p w14:paraId="5E64AA1E" w14:textId="77777777" w:rsidR="007D03AF" w:rsidRPr="002163D3" w:rsidRDefault="007D03AF" w:rsidP="002C257A">
            <w:pPr>
              <w:rPr>
                <w:lang w:eastAsia="zh-CN"/>
              </w:rPr>
            </w:pPr>
            <w:r w:rsidRPr="002163D3">
              <w:rPr>
                <w:rFonts w:hint="eastAsia"/>
                <w:lang w:eastAsia="zh-CN"/>
              </w:rPr>
              <w:t>T</w:t>
            </w:r>
            <w:r w:rsidRPr="002163D3">
              <w:rPr>
                <w:lang w:eastAsia="zh-CN"/>
              </w:rPr>
              <w:t>S 38.213</w:t>
            </w:r>
          </w:p>
        </w:tc>
      </w:tr>
    </w:tbl>
    <w:p w14:paraId="54367DE1" w14:textId="4A6BA688" w:rsidR="00C538D3" w:rsidRDefault="00C538D3" w:rsidP="00E023FC">
      <w:pPr>
        <w:jc w:val="both"/>
        <w:rPr>
          <w:ins w:id="53" w:author="JYC" w:date="2022-04-27T17:15:00Z"/>
          <w:lang w:val="en-US" w:eastAsia="zh-CN"/>
        </w:rPr>
      </w:pPr>
    </w:p>
    <w:p w14:paraId="1EE07FCF" w14:textId="52D20E8A" w:rsidR="00C538D3" w:rsidRPr="00E023FC" w:rsidRDefault="00C538D3" w:rsidP="00E023FC">
      <w:pPr>
        <w:pStyle w:val="4"/>
        <w:rPr>
          <w:ins w:id="54" w:author="JYC" w:date="2022-04-27T17:15:00Z"/>
          <w:lang w:val="en-US" w:eastAsia="zh-CN"/>
        </w:rPr>
      </w:pPr>
      <w:ins w:id="55" w:author="JYC" w:date="2022-04-27T17:15:00Z">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ins>
      <w:ins w:id="56" w:author="JYC" w:date="2022-04-27T17:17:00Z">
        <w:r w:rsidR="00932F66">
          <w:rPr>
            <w:lang w:val="en-US"/>
          </w:rPr>
          <w:t xml:space="preserve"> </w:t>
        </w:r>
        <w:r w:rsidR="00932F66">
          <w:rPr>
            <w:rFonts w:hint="eastAsia"/>
            <w:lang w:val="en-US" w:eastAsia="zh-CN"/>
          </w:rPr>
          <w:t>t</w:t>
        </w:r>
        <w:r w:rsidR="00932F66">
          <w:rPr>
            <w:lang w:val="en-US" w:eastAsia="zh-CN"/>
          </w:rPr>
          <w:t xml:space="preserve">o be studied in </w:t>
        </w:r>
      </w:ins>
      <w:ins w:id="57" w:author="JYC" w:date="2022-04-27T17:18:00Z">
        <w:r w:rsidR="00932F66">
          <w:rPr>
            <w:lang w:val="en-US" w:eastAsia="zh-CN"/>
          </w:rPr>
          <w:t>management</w:t>
        </w:r>
      </w:ins>
    </w:p>
    <w:p w14:paraId="718D7F91" w14:textId="234B157B" w:rsidR="009A0298" w:rsidRPr="00B061C6" w:rsidRDefault="00C37B6C" w:rsidP="00E023FC">
      <w:pPr>
        <w:jc w:val="both"/>
        <w:rPr>
          <w:lang w:eastAsia="zh-CN"/>
        </w:rPr>
      </w:pPr>
      <w:ins w:id="58" w:author="JYC" w:date="2022-04-28T09:41:00Z">
        <w:r>
          <w:rPr>
            <w:lang w:eastAsia="zh-CN"/>
          </w:rPr>
          <w:t>There are nearly 30 features classified in the clause 5.1.2.1.</w:t>
        </w:r>
      </w:ins>
      <w:ins w:id="59" w:author="JYC" w:date="2022-04-28T09:42:00Z">
        <w:r>
          <w:rPr>
            <w:lang w:eastAsia="zh-CN"/>
          </w:rPr>
          <w:t xml:space="preserve"> </w:t>
        </w:r>
      </w:ins>
      <w:ins w:id="60" w:author="JYC" w:date="2022-04-26T16:50:00Z">
        <w:r w:rsidR="00B061C6" w:rsidRPr="00B061C6">
          <w:rPr>
            <w:lang w:eastAsia="zh-CN"/>
          </w:rPr>
          <w:t xml:space="preserve">The mechanisms of features </w:t>
        </w:r>
        <w:proofErr w:type="spellStart"/>
        <w:r w:rsidR="00B061C6" w:rsidRPr="00B061C6">
          <w:rPr>
            <w:lang w:eastAsia="zh-CN"/>
          </w:rPr>
          <w:t>aboves</w:t>
        </w:r>
        <w:proofErr w:type="spellEnd"/>
        <w:r w:rsidR="00B061C6" w:rsidRPr="00B061C6">
          <w:rPr>
            <w:lang w:eastAsia="zh-CN"/>
          </w:rPr>
          <w:t xml:space="preserve"> are various and the protocol layers where they effect on are different.   </w:t>
        </w:r>
      </w:ins>
      <w:ins w:id="61" w:author="JYC" w:date="2022-04-27T10:22:00Z">
        <w:r w:rsidR="00693F5B">
          <w:rPr>
            <w:lang w:eastAsia="zh-CN"/>
          </w:rPr>
          <w:t>D</w:t>
        </w:r>
      </w:ins>
      <w:ins w:id="62" w:author="JYC" w:date="2022-04-26T16:50:00Z">
        <w:r w:rsidR="00B061C6" w:rsidRPr="00B061C6">
          <w:rPr>
            <w:lang w:eastAsia="zh-CN"/>
          </w:rPr>
          <w:t xml:space="preserve">ifferent features have different effects and they also show </w:t>
        </w:r>
        <w:r w:rsidR="00693F5B">
          <w:rPr>
            <w:lang w:eastAsia="zh-CN"/>
          </w:rPr>
          <w:t>different performance in improv</w:t>
        </w:r>
      </w:ins>
      <w:ins w:id="63" w:author="JYC" w:date="2022-04-27T10:22:00Z">
        <w:r w:rsidR="00693F5B">
          <w:rPr>
            <w:rFonts w:hint="eastAsia"/>
            <w:lang w:eastAsia="zh-CN"/>
          </w:rPr>
          <w:t>ing</w:t>
        </w:r>
      </w:ins>
      <w:ins w:id="64" w:author="JYC" w:date="2022-04-26T16:50:00Z">
        <w:r w:rsidR="00B061C6" w:rsidRPr="00B061C6">
          <w:rPr>
            <w:lang w:eastAsia="zh-CN"/>
          </w:rPr>
          <w:t xml:space="preserve"> the </w:t>
        </w:r>
        <w:proofErr w:type="spellStart"/>
        <w:r w:rsidR="00B061C6" w:rsidRPr="00B061C6">
          <w:rPr>
            <w:lang w:eastAsia="zh-CN"/>
          </w:rPr>
          <w:t>charateristics</w:t>
        </w:r>
        <w:proofErr w:type="spellEnd"/>
        <w:r w:rsidR="00B061C6" w:rsidRPr="00B061C6">
          <w:rPr>
            <w:lang w:eastAsia="zh-CN"/>
          </w:rPr>
          <w:t xml:space="preserve"> of URLLC service. The </w:t>
        </w:r>
        <w:proofErr w:type="spellStart"/>
        <w:r w:rsidR="00B061C6" w:rsidRPr="00B061C6">
          <w:rPr>
            <w:lang w:eastAsia="zh-CN"/>
          </w:rPr>
          <w:t>amout</w:t>
        </w:r>
        <w:proofErr w:type="spellEnd"/>
        <w:r w:rsidR="00B061C6" w:rsidRPr="00B061C6">
          <w:rPr>
            <w:lang w:eastAsia="zh-CN"/>
          </w:rPr>
          <w:t xml:space="preserve"> of RAN features </w:t>
        </w:r>
        <w:proofErr w:type="spellStart"/>
        <w:r w:rsidR="00B061C6" w:rsidRPr="00B061C6">
          <w:rPr>
            <w:lang w:eastAsia="zh-CN"/>
          </w:rPr>
          <w:t>realted</w:t>
        </w:r>
        <w:proofErr w:type="spellEnd"/>
        <w:r w:rsidR="00B061C6" w:rsidRPr="00B061C6">
          <w:rPr>
            <w:lang w:eastAsia="zh-CN"/>
          </w:rPr>
          <w:t xml:space="preserve"> to URLLC service is large. In order to ensure the accuracy and efficiency of the subsequent study, </w:t>
        </w:r>
      </w:ins>
      <w:ins w:id="65" w:author="JYC" w:date="2022-04-28T09:42:00Z">
        <w:r>
          <w:rPr>
            <w:lang w:eastAsia="zh-CN"/>
          </w:rPr>
          <w:t xml:space="preserve">it is </w:t>
        </w:r>
      </w:ins>
      <w:ins w:id="66" w:author="JYC" w:date="2022-04-28T09:43:00Z">
        <w:r>
          <w:rPr>
            <w:lang w:eastAsia="zh-CN"/>
          </w:rPr>
          <w:t>necessary</w:t>
        </w:r>
      </w:ins>
      <w:ins w:id="67" w:author="JYC" w:date="2022-04-28T09:42:00Z">
        <w:r>
          <w:rPr>
            <w:lang w:eastAsia="zh-CN"/>
          </w:rPr>
          <w:t xml:space="preserve"> to s</w:t>
        </w:r>
      </w:ins>
      <w:ins w:id="68" w:author="JYC" w:date="2022-04-28T09:43:00Z">
        <w:r>
          <w:rPr>
            <w:lang w:eastAsia="zh-CN"/>
          </w:rPr>
          <w:t xml:space="preserve">elect some important features </w:t>
        </w:r>
      </w:ins>
      <w:ins w:id="69" w:author="JYC" w:date="2022-04-26T16:50:00Z">
        <w:r w:rsidR="00B061C6" w:rsidRPr="00B061C6">
          <w:rPr>
            <w:lang w:eastAsia="zh-CN"/>
          </w:rPr>
          <w:t xml:space="preserve">as candidates for </w:t>
        </w:r>
      </w:ins>
      <w:ins w:id="70" w:author="JYC" w:date="2022-04-28T14:07:00Z">
        <w:r w:rsidR="00241E12">
          <w:rPr>
            <w:lang w:eastAsia="zh-CN"/>
          </w:rPr>
          <w:t xml:space="preserve">the </w:t>
        </w:r>
      </w:ins>
      <w:ins w:id="71" w:author="JYC" w:date="2022-04-28T14:08:00Z">
        <w:r w:rsidR="00241E12">
          <w:rPr>
            <w:lang w:eastAsia="zh-CN"/>
          </w:rPr>
          <w:t>study</w:t>
        </w:r>
      </w:ins>
      <w:ins w:id="72" w:author="JYC" w:date="2022-04-28T09:44:00Z">
        <w:r w:rsidRPr="00B061C6">
          <w:rPr>
            <w:lang w:eastAsia="zh-CN"/>
          </w:rPr>
          <w:t xml:space="preserve"> </w:t>
        </w:r>
        <w:r>
          <w:rPr>
            <w:lang w:eastAsia="zh-CN"/>
          </w:rPr>
          <w:t>of</w:t>
        </w:r>
        <w:r w:rsidRPr="00B061C6">
          <w:rPr>
            <w:lang w:eastAsia="zh-CN"/>
          </w:rPr>
          <w:t xml:space="preserve"> management</w:t>
        </w:r>
        <w:r>
          <w:rPr>
            <w:lang w:eastAsia="zh-CN"/>
          </w:rPr>
          <w:t xml:space="preserve">. </w:t>
        </w:r>
      </w:ins>
      <w:ins w:id="73" w:author="JYC" w:date="2022-04-29T10:49:00Z">
        <w:r w:rsidR="005E6DBF">
          <w:rPr>
            <w:lang w:eastAsia="zh-CN"/>
          </w:rPr>
          <w:t xml:space="preserve">The potential results could be configuration parameters, feature </w:t>
        </w:r>
        <w:proofErr w:type="spellStart"/>
        <w:r w:rsidR="005E6DBF">
          <w:rPr>
            <w:lang w:eastAsia="zh-CN"/>
          </w:rPr>
          <w:t>switchs</w:t>
        </w:r>
        <w:proofErr w:type="spellEnd"/>
        <w:r w:rsidR="005E6DBF">
          <w:rPr>
            <w:lang w:eastAsia="zh-CN"/>
          </w:rPr>
          <w:t xml:space="preserve">, performance measurements, etc. </w:t>
        </w:r>
      </w:ins>
      <w:ins w:id="74" w:author="JYC" w:date="2022-04-28T09:45:00Z">
        <w:r>
          <w:rPr>
            <w:lang w:eastAsia="zh-CN"/>
          </w:rPr>
          <w:t>B</w:t>
        </w:r>
      </w:ins>
      <w:ins w:id="75" w:author="JYC" w:date="2022-04-26T16:50:00Z">
        <w:r w:rsidR="00B061C6" w:rsidRPr="00B061C6">
          <w:rPr>
            <w:lang w:eastAsia="zh-CN"/>
          </w:rPr>
          <w:t xml:space="preserve">ased on the conclusions made in TR 38.824 and TS 38.300 together with the </w:t>
        </w:r>
        <w:proofErr w:type="spellStart"/>
        <w:r w:rsidR="00B061C6" w:rsidRPr="00B061C6">
          <w:rPr>
            <w:lang w:eastAsia="zh-CN"/>
          </w:rPr>
          <w:t>machenisms</w:t>
        </w:r>
        <w:proofErr w:type="spellEnd"/>
        <w:r w:rsidR="00B061C6" w:rsidRPr="00B061C6">
          <w:rPr>
            <w:lang w:eastAsia="zh-CN"/>
          </w:rPr>
          <w:t xml:space="preserve"> of features</w:t>
        </w:r>
      </w:ins>
      <w:ins w:id="76" w:author="JYC" w:date="2022-04-28T09:45:00Z">
        <w:r>
          <w:rPr>
            <w:lang w:eastAsia="zh-CN"/>
          </w:rPr>
          <w:t xml:space="preserve">, the following features are selected as candidates for </w:t>
        </w:r>
      </w:ins>
      <w:bookmarkStart w:id="77" w:name="OLE_LINK1"/>
      <w:bookmarkStart w:id="78" w:name="OLE_LINK3"/>
      <w:ins w:id="79" w:author="JYC" w:date="2022-04-28T10:13:00Z">
        <w:r w:rsidR="00C646F2">
          <w:rPr>
            <w:lang w:eastAsia="zh-CN"/>
          </w:rPr>
          <w:t>management</w:t>
        </w:r>
      </w:ins>
      <w:bookmarkEnd w:id="77"/>
      <w:bookmarkEnd w:id="78"/>
      <w:ins w:id="80" w:author="JYC" w:date="2022-04-28T10:14:00Z">
        <w:r w:rsidR="00C646F2">
          <w:rPr>
            <w:lang w:eastAsia="zh-CN"/>
          </w:rPr>
          <w:t xml:space="preserve"> investigation</w:t>
        </w:r>
      </w:ins>
      <w:ins w:id="81" w:author="JYC" w:date="2022-04-29T10:43:00Z">
        <w:r w:rsidR="005E6DBF">
          <w:rPr>
            <w:lang w:eastAsia="zh-CN"/>
          </w:rPr>
          <w:t>.</w:t>
        </w:r>
      </w:ins>
      <w:r w:rsidR="005E6DBF" w:rsidRPr="00B061C6">
        <w:rPr>
          <w:lang w:eastAsia="zh-CN"/>
        </w:rPr>
        <w:t xml:space="preserve"> </w:t>
      </w:r>
    </w:p>
    <w:p w14:paraId="6E364E92" w14:textId="77777777" w:rsidR="00E26613" w:rsidRDefault="00E26613" w:rsidP="00E26613">
      <w:pPr>
        <w:spacing w:beforeLines="50" w:before="120"/>
        <w:rPr>
          <w:ins w:id="82" w:author="JYC" w:date="2022-04-27T10:31:00Z"/>
          <w:b/>
          <w:u w:val="single"/>
          <w:lang w:eastAsia="zh-CN"/>
        </w:rPr>
      </w:pPr>
      <w:ins w:id="83" w:author="JYC" w:date="2022-04-27T10:31:00Z">
        <w:r>
          <w:rPr>
            <w:b/>
            <w:u w:val="single"/>
            <w:lang w:eastAsia="zh-CN"/>
          </w:rPr>
          <w:t xml:space="preserve">PDCCH enhancements </w:t>
        </w:r>
      </w:ins>
    </w:p>
    <w:p w14:paraId="072C8250" w14:textId="395CCE25" w:rsidR="007D03AF" w:rsidRDefault="00E26613" w:rsidP="00E023FC">
      <w:pPr>
        <w:pStyle w:val="af3"/>
        <w:numPr>
          <w:ilvl w:val="0"/>
          <w:numId w:val="3"/>
        </w:numPr>
        <w:ind w:firstLineChars="0"/>
        <w:rPr>
          <w:ins w:id="84" w:author="JYC" w:date="2022-04-27T10:32:00Z"/>
        </w:rPr>
      </w:pPr>
      <w:ins w:id="85" w:author="JYC" w:date="2022-04-27T10:32:00Z">
        <w:r w:rsidRPr="00E26613">
          <w:t>UE processing capability#2</w:t>
        </w:r>
      </w:ins>
    </w:p>
    <w:p w14:paraId="385D2541" w14:textId="2B470790" w:rsidR="00E26613" w:rsidRDefault="00E26613" w:rsidP="00E023FC">
      <w:pPr>
        <w:pStyle w:val="af3"/>
        <w:numPr>
          <w:ilvl w:val="0"/>
          <w:numId w:val="3"/>
        </w:numPr>
        <w:ind w:firstLineChars="0"/>
        <w:rPr>
          <w:ins w:id="86" w:author="JYC" w:date="2022-04-27T10:33:00Z"/>
        </w:rPr>
      </w:pPr>
      <w:ins w:id="87" w:author="JYC" w:date="2022-04-27T10:32:00Z">
        <w:r w:rsidRPr="00E26613">
          <w:t>Span based PDCCH monitoring</w:t>
        </w:r>
      </w:ins>
    </w:p>
    <w:p w14:paraId="5EF9DF99" w14:textId="23981408" w:rsidR="00E26613" w:rsidRDefault="00E26613" w:rsidP="00E023FC">
      <w:pPr>
        <w:pStyle w:val="af3"/>
        <w:numPr>
          <w:ilvl w:val="0"/>
          <w:numId w:val="3"/>
        </w:numPr>
        <w:ind w:firstLineChars="0"/>
        <w:rPr>
          <w:ins w:id="88" w:author="JYC" w:date="2022-04-27T10:34:00Z"/>
        </w:rPr>
      </w:pPr>
      <w:ins w:id="89" w:author="JYC" w:date="2022-04-27T10:33:00Z">
        <w:r w:rsidRPr="00E26613">
          <w:t>DCI format 0_2 and DCI format 1_2</w:t>
        </w:r>
      </w:ins>
    </w:p>
    <w:p w14:paraId="1C45437C" w14:textId="2FCB0CB3" w:rsidR="00E26613" w:rsidRDefault="00E26613" w:rsidP="00E26613">
      <w:pPr>
        <w:rPr>
          <w:ins w:id="90" w:author="JYC" w:date="2022-04-27T10:35:00Z"/>
          <w:b/>
          <w:u w:val="single"/>
          <w:lang w:eastAsia="zh-CN"/>
        </w:rPr>
      </w:pPr>
      <w:ins w:id="91" w:author="JYC" w:date="2022-04-27T10:35:00Z">
        <w:r>
          <w:rPr>
            <w:b/>
            <w:u w:val="single"/>
            <w:lang w:eastAsia="zh-CN"/>
          </w:rPr>
          <w:t>UCI enhancements</w:t>
        </w:r>
      </w:ins>
    </w:p>
    <w:p w14:paraId="0AB42A7C" w14:textId="58C1F29B" w:rsidR="00E26613" w:rsidRDefault="00E26613" w:rsidP="00E26613">
      <w:pPr>
        <w:pStyle w:val="af3"/>
        <w:numPr>
          <w:ilvl w:val="0"/>
          <w:numId w:val="3"/>
        </w:numPr>
        <w:ind w:firstLineChars="0"/>
        <w:rPr>
          <w:ins w:id="92" w:author="JYC" w:date="2022-04-27T10:35:00Z"/>
        </w:rPr>
      </w:pPr>
      <w:ins w:id="93" w:author="JYC" w:date="2022-04-27T10:35:00Z">
        <w:r w:rsidRPr="00E26613">
          <w:t>Sub-slot level HARQ-ACK</w:t>
        </w:r>
      </w:ins>
    </w:p>
    <w:p w14:paraId="05ADC146" w14:textId="7788AF6C" w:rsidR="00E26613" w:rsidRDefault="00E26613" w:rsidP="00E26613">
      <w:pPr>
        <w:pStyle w:val="af3"/>
        <w:numPr>
          <w:ilvl w:val="0"/>
          <w:numId w:val="3"/>
        </w:numPr>
        <w:ind w:firstLineChars="0"/>
        <w:rPr>
          <w:ins w:id="94" w:author="JYC" w:date="2022-04-27T10:35:00Z"/>
        </w:rPr>
      </w:pPr>
      <w:ins w:id="95" w:author="JYC" w:date="2022-04-27T10:35:00Z">
        <w:r w:rsidRPr="00E26613">
          <w:lastRenderedPageBreak/>
          <w:t>Two HAQR-ACK codebooks</w:t>
        </w:r>
      </w:ins>
    </w:p>
    <w:p w14:paraId="1BB2EC3F" w14:textId="66EC0169" w:rsidR="00E26613" w:rsidRDefault="00C64D9C" w:rsidP="00E26613">
      <w:pPr>
        <w:rPr>
          <w:ins w:id="96" w:author="JYC" w:date="2022-04-27T10:59:00Z"/>
          <w:b/>
          <w:u w:val="single"/>
          <w:lang w:eastAsia="zh-CN"/>
        </w:rPr>
      </w:pPr>
      <w:ins w:id="97" w:author="JYC" w:date="2022-04-27T10:59:00Z">
        <w:r>
          <w:rPr>
            <w:b/>
            <w:u w:val="single"/>
            <w:lang w:eastAsia="zh-CN"/>
          </w:rPr>
          <w:t>PUSCH enhancements</w:t>
        </w:r>
      </w:ins>
    </w:p>
    <w:p w14:paraId="022BEC24" w14:textId="22A0FB97" w:rsidR="00C64D9C" w:rsidRDefault="00C64D9C" w:rsidP="00C64D9C">
      <w:pPr>
        <w:pStyle w:val="af3"/>
        <w:numPr>
          <w:ilvl w:val="0"/>
          <w:numId w:val="3"/>
        </w:numPr>
        <w:ind w:firstLineChars="0"/>
        <w:rPr>
          <w:ins w:id="98" w:author="JYC" w:date="2022-04-27T11:22:00Z"/>
        </w:rPr>
      </w:pPr>
      <w:ins w:id="99" w:author="JYC" w:date="2022-04-27T10:59:00Z">
        <w:r>
          <w:t xml:space="preserve">PUSCH </w:t>
        </w:r>
        <w:proofErr w:type="spellStart"/>
        <w:r>
          <w:t>repetitons</w:t>
        </w:r>
      </w:ins>
      <w:proofErr w:type="spellEnd"/>
      <w:ins w:id="100" w:author="JYC" w:date="2022-04-27T11:00:00Z">
        <w:r>
          <w:t xml:space="preserve">/PUSCH </w:t>
        </w:r>
        <w:proofErr w:type="spellStart"/>
        <w:r>
          <w:t>repetitons</w:t>
        </w:r>
        <w:proofErr w:type="spellEnd"/>
        <w:r>
          <w:t xml:space="preserve"> </w:t>
        </w:r>
        <w:proofErr w:type="spellStart"/>
        <w:r>
          <w:t>enhancedment</w:t>
        </w:r>
      </w:ins>
      <w:proofErr w:type="spellEnd"/>
    </w:p>
    <w:p w14:paraId="14E0A2BB" w14:textId="7919159D" w:rsidR="005E15D8" w:rsidRPr="00964CE6" w:rsidRDefault="005E15D8" w:rsidP="00C64D9C">
      <w:pPr>
        <w:pStyle w:val="af3"/>
        <w:numPr>
          <w:ilvl w:val="0"/>
          <w:numId w:val="3"/>
        </w:numPr>
        <w:ind w:firstLineChars="0"/>
        <w:rPr>
          <w:ins w:id="101" w:author="JYC" w:date="2022-04-27T11:00:00Z"/>
        </w:rPr>
      </w:pPr>
      <w:ins w:id="102" w:author="JYC" w:date="2022-04-27T11:22:00Z">
        <w:r w:rsidRPr="00964CE6">
          <w:t>Mini-slot</w:t>
        </w:r>
      </w:ins>
    </w:p>
    <w:p w14:paraId="446AE3E1" w14:textId="41EB3953" w:rsidR="00C64D9C" w:rsidRDefault="00C64D9C" w:rsidP="00C64D9C">
      <w:pPr>
        <w:rPr>
          <w:ins w:id="103" w:author="JYC" w:date="2022-04-27T11:01:00Z"/>
          <w:b/>
          <w:u w:val="single"/>
          <w:lang w:eastAsia="zh-CN"/>
        </w:rPr>
      </w:pPr>
      <w:ins w:id="104" w:author="JYC" w:date="2022-04-27T11:01:00Z">
        <w:r>
          <w:rPr>
            <w:b/>
            <w:u w:val="single"/>
            <w:lang w:eastAsia="zh-CN"/>
          </w:rPr>
          <w:t>PDSCH enhancements</w:t>
        </w:r>
      </w:ins>
    </w:p>
    <w:p w14:paraId="53B5002F" w14:textId="2583B5E9" w:rsidR="00C64D9C" w:rsidRDefault="00C64D9C" w:rsidP="00C64D9C">
      <w:pPr>
        <w:pStyle w:val="af3"/>
        <w:numPr>
          <w:ilvl w:val="0"/>
          <w:numId w:val="3"/>
        </w:numPr>
        <w:ind w:firstLineChars="0"/>
        <w:rPr>
          <w:ins w:id="105" w:author="JYC" w:date="2022-04-27T11:22:00Z"/>
        </w:rPr>
      </w:pPr>
      <w:ins w:id="106" w:author="JYC" w:date="2022-04-27T11:01:00Z">
        <w:r>
          <w:t>PDSCH repetitions</w:t>
        </w:r>
      </w:ins>
    </w:p>
    <w:p w14:paraId="33111F06" w14:textId="5A295D13" w:rsidR="00470058" w:rsidRPr="00964CE6" w:rsidRDefault="005E15D8" w:rsidP="00470058">
      <w:pPr>
        <w:pStyle w:val="af3"/>
        <w:numPr>
          <w:ilvl w:val="0"/>
          <w:numId w:val="3"/>
        </w:numPr>
        <w:ind w:firstLineChars="0"/>
        <w:rPr>
          <w:ins w:id="107" w:author="JYC" w:date="2022-04-27T11:01:00Z"/>
        </w:rPr>
      </w:pPr>
      <w:ins w:id="108" w:author="JYC" w:date="2022-04-27T11:22:00Z">
        <w:r w:rsidRPr="00964CE6">
          <w:t>Mini-slot</w:t>
        </w:r>
      </w:ins>
    </w:p>
    <w:p w14:paraId="0A691B38" w14:textId="5A295D13" w:rsidR="00C64D9C" w:rsidRDefault="00C64D9C" w:rsidP="00C64D9C">
      <w:pPr>
        <w:rPr>
          <w:ins w:id="109" w:author="JYC" w:date="2022-04-27T11:05:00Z"/>
          <w:b/>
          <w:u w:val="single"/>
          <w:lang w:eastAsia="zh-CN"/>
        </w:rPr>
      </w:pPr>
      <w:ins w:id="110" w:author="JYC" w:date="2022-04-27T11:05:00Z">
        <w:r>
          <w:rPr>
            <w:b/>
            <w:u w:val="single"/>
            <w:lang w:eastAsia="zh-CN"/>
          </w:rPr>
          <w:t>Inter-UE multiplexing</w:t>
        </w:r>
      </w:ins>
    </w:p>
    <w:p w14:paraId="1C8A4A34" w14:textId="70300817" w:rsidR="00C64D9C" w:rsidRDefault="00C64D9C" w:rsidP="00C64D9C">
      <w:pPr>
        <w:pStyle w:val="af3"/>
        <w:numPr>
          <w:ilvl w:val="0"/>
          <w:numId w:val="3"/>
        </w:numPr>
        <w:ind w:firstLineChars="0"/>
        <w:rPr>
          <w:ins w:id="111" w:author="JYC" w:date="2022-04-27T11:06:00Z"/>
        </w:rPr>
      </w:pPr>
      <w:ins w:id="112" w:author="JYC" w:date="2022-04-27T11:06:00Z">
        <w:r>
          <w:t>UL Cancellation Indication</w:t>
        </w:r>
      </w:ins>
    </w:p>
    <w:p w14:paraId="7DB33B3C" w14:textId="5E904321" w:rsidR="00C64D9C" w:rsidRDefault="00C64D9C" w:rsidP="00C64D9C">
      <w:pPr>
        <w:pStyle w:val="af3"/>
        <w:numPr>
          <w:ilvl w:val="0"/>
          <w:numId w:val="3"/>
        </w:numPr>
        <w:ind w:firstLineChars="0"/>
        <w:rPr>
          <w:ins w:id="113" w:author="JYC" w:date="2022-04-27T17:18:00Z"/>
        </w:rPr>
      </w:pPr>
      <w:ins w:id="114" w:author="JYC" w:date="2022-04-27T11:06:00Z">
        <w:r>
          <w:t>UL Power Boosting</w:t>
        </w:r>
      </w:ins>
    </w:p>
    <w:p w14:paraId="5F6C3196" w14:textId="29478A90" w:rsidR="00932F66" w:rsidRDefault="00932F66" w:rsidP="00C64D9C">
      <w:pPr>
        <w:pStyle w:val="af3"/>
        <w:numPr>
          <w:ilvl w:val="0"/>
          <w:numId w:val="3"/>
        </w:numPr>
        <w:ind w:firstLineChars="0"/>
        <w:rPr>
          <w:ins w:id="115" w:author="JYC" w:date="2022-04-27T11:05:00Z"/>
        </w:rPr>
      </w:pPr>
      <w:ins w:id="116" w:author="JYC" w:date="2022-04-27T17:18:00Z">
        <w:r w:rsidRPr="00964CE6">
          <w:t xml:space="preserve">DL </w:t>
        </w:r>
        <w:proofErr w:type="spellStart"/>
        <w:r w:rsidRPr="00964CE6">
          <w:t>Preemption</w:t>
        </w:r>
        <w:proofErr w:type="spellEnd"/>
        <w:r w:rsidRPr="00964CE6">
          <w:t xml:space="preserve"> </w:t>
        </w:r>
      </w:ins>
      <w:ins w:id="117" w:author="JYC" w:date="2022-04-27T17:19:00Z">
        <w:r w:rsidRPr="00964CE6">
          <w:t>Indication</w:t>
        </w:r>
      </w:ins>
    </w:p>
    <w:p w14:paraId="0D7927E3" w14:textId="1D3FEC24" w:rsidR="005E15D8" w:rsidRDefault="00C37B6C" w:rsidP="005E15D8">
      <w:pPr>
        <w:rPr>
          <w:ins w:id="118" w:author="JYC" w:date="2022-04-27T11:19:00Z"/>
          <w:b/>
          <w:u w:val="single"/>
          <w:lang w:eastAsia="zh-CN"/>
        </w:rPr>
      </w:pPr>
      <w:ins w:id="119" w:author="JYC" w:date="2022-04-28T09:46:00Z">
        <w:r>
          <w:rPr>
            <w:b/>
            <w:u w:val="single"/>
            <w:lang w:eastAsia="zh-CN"/>
          </w:rPr>
          <w:t>S</w:t>
        </w:r>
      </w:ins>
      <w:ins w:id="120" w:author="JYC" w:date="2022-04-28T09:47:00Z">
        <w:r>
          <w:rPr>
            <w:b/>
            <w:u w:val="single"/>
            <w:lang w:eastAsia="zh-CN"/>
          </w:rPr>
          <w:t>cheduling</w:t>
        </w:r>
      </w:ins>
    </w:p>
    <w:p w14:paraId="3D628A2B" w14:textId="3852E231" w:rsidR="005E15D8" w:rsidRDefault="005E15D8" w:rsidP="005E15D8">
      <w:pPr>
        <w:pStyle w:val="af3"/>
        <w:numPr>
          <w:ilvl w:val="0"/>
          <w:numId w:val="3"/>
        </w:numPr>
        <w:ind w:firstLineChars="0"/>
        <w:rPr>
          <w:ins w:id="121" w:author="JYC" w:date="2022-04-28T09:47:00Z"/>
        </w:rPr>
      </w:pPr>
      <w:ins w:id="122" w:author="JYC" w:date="2022-04-27T11:19:00Z">
        <w:r>
          <w:t>UL configured grant transmission</w:t>
        </w:r>
      </w:ins>
    </w:p>
    <w:p w14:paraId="5EBC45B8" w14:textId="3A9EA9D9" w:rsidR="00C37B6C" w:rsidRPr="00964CE6" w:rsidRDefault="00C37B6C" w:rsidP="005E15D8">
      <w:pPr>
        <w:pStyle w:val="af3"/>
        <w:numPr>
          <w:ilvl w:val="0"/>
          <w:numId w:val="3"/>
        </w:numPr>
        <w:ind w:firstLineChars="0"/>
      </w:pPr>
      <w:ins w:id="123" w:author="JYC" w:date="2022-04-28T09:47:00Z">
        <w:r w:rsidRPr="00964CE6">
          <w:t xml:space="preserve">DL SPS </w:t>
        </w:r>
      </w:ins>
    </w:p>
    <w:p w14:paraId="73E6B44F" w14:textId="74A029AA" w:rsidR="00FA61E1" w:rsidRPr="00964CE6" w:rsidRDefault="00FA61E1" w:rsidP="005E15D8">
      <w:pPr>
        <w:pStyle w:val="af3"/>
        <w:numPr>
          <w:ilvl w:val="0"/>
          <w:numId w:val="3"/>
        </w:numPr>
        <w:ind w:firstLineChars="0"/>
        <w:rPr>
          <w:ins w:id="124" w:author="JYC" w:date="2022-04-27T11:19:00Z"/>
        </w:rPr>
      </w:pPr>
      <w:ins w:id="125" w:author="JYC" w:date="2022-04-27T16:58:00Z">
        <w:r w:rsidRPr="00470058">
          <w:t>Low SE MCS/CQI table</w:t>
        </w:r>
      </w:ins>
    </w:p>
    <w:p w14:paraId="6C8D557D" w14:textId="0F1EADF2" w:rsidR="005E15D8" w:rsidRDefault="005E15D8" w:rsidP="005E15D8">
      <w:pPr>
        <w:rPr>
          <w:ins w:id="126" w:author="JYC" w:date="2022-04-27T11:18:00Z"/>
          <w:b/>
          <w:u w:val="single"/>
          <w:lang w:eastAsia="zh-CN"/>
        </w:rPr>
      </w:pPr>
      <w:ins w:id="127" w:author="JYC" w:date="2022-04-27T11:23:00Z">
        <w:r>
          <w:rPr>
            <w:rFonts w:hint="eastAsia"/>
            <w:b/>
            <w:u w:val="single"/>
            <w:lang w:eastAsia="zh-CN"/>
          </w:rPr>
          <w:t>L</w:t>
        </w:r>
        <w:r>
          <w:rPr>
            <w:b/>
            <w:u w:val="single"/>
            <w:lang w:eastAsia="zh-CN"/>
          </w:rPr>
          <w:t>ayer 2 enhancements</w:t>
        </w:r>
      </w:ins>
    </w:p>
    <w:p w14:paraId="30377CBF" w14:textId="4C14A22A" w:rsidR="00470058" w:rsidRDefault="00470058" w:rsidP="00470058">
      <w:pPr>
        <w:pStyle w:val="af3"/>
        <w:numPr>
          <w:ilvl w:val="0"/>
          <w:numId w:val="3"/>
        </w:numPr>
        <w:ind w:firstLineChars="0"/>
        <w:rPr>
          <w:ins w:id="128" w:author="JYC" w:date="2022-04-27T16:55:00Z"/>
        </w:rPr>
      </w:pPr>
      <w:ins w:id="129" w:author="JYC" w:date="2022-04-27T16:55:00Z">
        <w:r>
          <w:rPr>
            <w:rFonts w:hint="eastAsia"/>
            <w:lang w:eastAsia="zh-CN"/>
          </w:rPr>
          <w:t>Logical</w:t>
        </w:r>
        <w:r>
          <w:t xml:space="preserve"> Channel Priority Restrictions</w:t>
        </w:r>
      </w:ins>
    </w:p>
    <w:p w14:paraId="19C0BAD3" w14:textId="37714B4F" w:rsidR="007D03AF" w:rsidRPr="002E02BF" w:rsidRDefault="00470058" w:rsidP="000E7213">
      <w:pPr>
        <w:pStyle w:val="af3"/>
        <w:numPr>
          <w:ilvl w:val="0"/>
          <w:numId w:val="3"/>
        </w:numPr>
        <w:ind w:firstLineChars="0"/>
      </w:pPr>
      <w:ins w:id="130" w:author="JYC" w:date="2022-04-27T16:55:00Z">
        <w:r>
          <w:t>PDCP Duplication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2C257A">
        <w:tc>
          <w:tcPr>
            <w:tcW w:w="9521" w:type="dxa"/>
            <w:shd w:val="clear" w:color="auto" w:fill="FFFFCC"/>
            <w:vAlign w:val="center"/>
          </w:tcPr>
          <w:p w14:paraId="301F8D61" w14:textId="08C6AD45" w:rsidR="00345AE4" w:rsidRPr="007D21AA" w:rsidRDefault="00345AE4" w:rsidP="002C257A">
            <w:pPr>
              <w:jc w:val="center"/>
              <w:rPr>
                <w:rFonts w:ascii="Arial" w:hAnsi="Arial" w:cs="Arial"/>
                <w:b/>
                <w:bCs/>
                <w:sz w:val="28"/>
                <w:szCs w:val="28"/>
              </w:rPr>
            </w:pPr>
            <w:r>
              <w:rPr>
                <w:rFonts w:ascii="Arial" w:hAnsi="Arial" w:cs="Arial"/>
                <w:b/>
                <w:bCs/>
                <w:sz w:val="28"/>
                <w:szCs w:val="28"/>
                <w:lang w:eastAsia="zh-CN"/>
              </w:rPr>
              <w:t>End of changes</w:t>
            </w:r>
          </w:p>
        </w:tc>
      </w:tr>
    </w:tbl>
    <w:p w14:paraId="47326F60" w14:textId="77777777" w:rsidR="00345AE4" w:rsidRDefault="00345AE4" w:rsidP="00345AE4"/>
    <w:p w14:paraId="3BB4243B"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7C3EF" w14:textId="77777777" w:rsidR="00BF094F" w:rsidRDefault="00BF094F">
      <w:r>
        <w:separator/>
      </w:r>
    </w:p>
  </w:endnote>
  <w:endnote w:type="continuationSeparator" w:id="0">
    <w:p w14:paraId="178BC1C8" w14:textId="77777777" w:rsidR="00BF094F" w:rsidRDefault="00BF0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B4976" w14:textId="77777777" w:rsidR="00BF094F" w:rsidRDefault="00BF094F">
      <w:r>
        <w:separator/>
      </w:r>
    </w:p>
  </w:footnote>
  <w:footnote w:type="continuationSeparator" w:id="0">
    <w:p w14:paraId="5564173A" w14:textId="77777777" w:rsidR="00BF094F" w:rsidRDefault="00BF09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754D" w14:textId="77777777" w:rsidR="000E7213" w:rsidRDefault="000E7213">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2E4A"/>
    <w:rsid w:val="00023F97"/>
    <w:rsid w:val="00053A22"/>
    <w:rsid w:val="0007747A"/>
    <w:rsid w:val="000A6394"/>
    <w:rsid w:val="000B7FED"/>
    <w:rsid w:val="000C038A"/>
    <w:rsid w:val="000C6598"/>
    <w:rsid w:val="000D1F6B"/>
    <w:rsid w:val="000E1B95"/>
    <w:rsid w:val="000E313B"/>
    <w:rsid w:val="000E6D6D"/>
    <w:rsid w:val="000E7213"/>
    <w:rsid w:val="0013547F"/>
    <w:rsid w:val="00145D43"/>
    <w:rsid w:val="00147542"/>
    <w:rsid w:val="00151DF9"/>
    <w:rsid w:val="00180EA7"/>
    <w:rsid w:val="00192C46"/>
    <w:rsid w:val="001A08B3"/>
    <w:rsid w:val="001A7108"/>
    <w:rsid w:val="001A7B60"/>
    <w:rsid w:val="001B52F0"/>
    <w:rsid w:val="001B605E"/>
    <w:rsid w:val="001B7A65"/>
    <w:rsid w:val="001C53BF"/>
    <w:rsid w:val="001D16CF"/>
    <w:rsid w:val="001E1B58"/>
    <w:rsid w:val="001E41F3"/>
    <w:rsid w:val="001E556D"/>
    <w:rsid w:val="0020098E"/>
    <w:rsid w:val="002056F7"/>
    <w:rsid w:val="00216A0A"/>
    <w:rsid w:val="00216AD5"/>
    <w:rsid w:val="00241E12"/>
    <w:rsid w:val="0026004D"/>
    <w:rsid w:val="00263213"/>
    <w:rsid w:val="002640DD"/>
    <w:rsid w:val="00275D12"/>
    <w:rsid w:val="00281CF6"/>
    <w:rsid w:val="00284FEB"/>
    <w:rsid w:val="002860C4"/>
    <w:rsid w:val="002B5741"/>
    <w:rsid w:val="002C09B3"/>
    <w:rsid w:val="002C1EDD"/>
    <w:rsid w:val="002C257A"/>
    <w:rsid w:val="002E02BF"/>
    <w:rsid w:val="002F283E"/>
    <w:rsid w:val="00305409"/>
    <w:rsid w:val="0031119C"/>
    <w:rsid w:val="00324180"/>
    <w:rsid w:val="0033234C"/>
    <w:rsid w:val="00333C7A"/>
    <w:rsid w:val="0034085B"/>
    <w:rsid w:val="00341507"/>
    <w:rsid w:val="00345AE4"/>
    <w:rsid w:val="003609EF"/>
    <w:rsid w:val="0036129C"/>
    <w:rsid w:val="00362219"/>
    <w:rsid w:val="0036231A"/>
    <w:rsid w:val="00371525"/>
    <w:rsid w:val="00374DD4"/>
    <w:rsid w:val="003832D6"/>
    <w:rsid w:val="00386637"/>
    <w:rsid w:val="003D4FFF"/>
    <w:rsid w:val="003D786C"/>
    <w:rsid w:val="003E1A36"/>
    <w:rsid w:val="003E7A0B"/>
    <w:rsid w:val="003F56FE"/>
    <w:rsid w:val="00405BE9"/>
    <w:rsid w:val="00410042"/>
    <w:rsid w:val="00410371"/>
    <w:rsid w:val="00412CCF"/>
    <w:rsid w:val="00415EB4"/>
    <w:rsid w:val="00417DAA"/>
    <w:rsid w:val="004242F1"/>
    <w:rsid w:val="00451D32"/>
    <w:rsid w:val="00470058"/>
    <w:rsid w:val="004731F5"/>
    <w:rsid w:val="004827AC"/>
    <w:rsid w:val="004868FD"/>
    <w:rsid w:val="004A78E5"/>
    <w:rsid w:val="004B75B7"/>
    <w:rsid w:val="004D0A53"/>
    <w:rsid w:val="004D710A"/>
    <w:rsid w:val="004E08A5"/>
    <w:rsid w:val="00507557"/>
    <w:rsid w:val="00514D1D"/>
    <w:rsid w:val="0051580D"/>
    <w:rsid w:val="005203EB"/>
    <w:rsid w:val="005279B0"/>
    <w:rsid w:val="00545946"/>
    <w:rsid w:val="00547111"/>
    <w:rsid w:val="005545E5"/>
    <w:rsid w:val="0055685D"/>
    <w:rsid w:val="00592D74"/>
    <w:rsid w:val="005B472F"/>
    <w:rsid w:val="005C4183"/>
    <w:rsid w:val="005E15D8"/>
    <w:rsid w:val="005E2C44"/>
    <w:rsid w:val="005E6DBF"/>
    <w:rsid w:val="005E7545"/>
    <w:rsid w:val="005F06AA"/>
    <w:rsid w:val="005F2FC3"/>
    <w:rsid w:val="00603823"/>
    <w:rsid w:val="00621188"/>
    <w:rsid w:val="006257ED"/>
    <w:rsid w:val="00686B1B"/>
    <w:rsid w:val="00691D8D"/>
    <w:rsid w:val="00693F5B"/>
    <w:rsid w:val="00695808"/>
    <w:rsid w:val="006A7658"/>
    <w:rsid w:val="006B46FB"/>
    <w:rsid w:val="006D201D"/>
    <w:rsid w:val="006E21FB"/>
    <w:rsid w:val="00721DAF"/>
    <w:rsid w:val="0072299D"/>
    <w:rsid w:val="007346B9"/>
    <w:rsid w:val="0073684A"/>
    <w:rsid w:val="00743DB8"/>
    <w:rsid w:val="0074655E"/>
    <w:rsid w:val="00762916"/>
    <w:rsid w:val="00767909"/>
    <w:rsid w:val="00792342"/>
    <w:rsid w:val="007977A8"/>
    <w:rsid w:val="007B512A"/>
    <w:rsid w:val="007C2097"/>
    <w:rsid w:val="007C3842"/>
    <w:rsid w:val="007C5970"/>
    <w:rsid w:val="007C70A7"/>
    <w:rsid w:val="007D03AF"/>
    <w:rsid w:val="007D6A07"/>
    <w:rsid w:val="007F0C5B"/>
    <w:rsid w:val="007F7259"/>
    <w:rsid w:val="008040A8"/>
    <w:rsid w:val="00816FAE"/>
    <w:rsid w:val="008279FA"/>
    <w:rsid w:val="00835CA6"/>
    <w:rsid w:val="00841E37"/>
    <w:rsid w:val="00846367"/>
    <w:rsid w:val="00855711"/>
    <w:rsid w:val="008626E7"/>
    <w:rsid w:val="00870EE7"/>
    <w:rsid w:val="008863B9"/>
    <w:rsid w:val="00887691"/>
    <w:rsid w:val="008A2E19"/>
    <w:rsid w:val="008A45A6"/>
    <w:rsid w:val="008E2B9B"/>
    <w:rsid w:val="008F686C"/>
    <w:rsid w:val="00902213"/>
    <w:rsid w:val="00902E0F"/>
    <w:rsid w:val="0090747A"/>
    <w:rsid w:val="009148DE"/>
    <w:rsid w:val="00914CE3"/>
    <w:rsid w:val="009208CF"/>
    <w:rsid w:val="00932F66"/>
    <w:rsid w:val="0093519F"/>
    <w:rsid w:val="00941E30"/>
    <w:rsid w:val="009439A1"/>
    <w:rsid w:val="00964CE6"/>
    <w:rsid w:val="009777D9"/>
    <w:rsid w:val="009829C9"/>
    <w:rsid w:val="00991B88"/>
    <w:rsid w:val="009A0298"/>
    <w:rsid w:val="009A5753"/>
    <w:rsid w:val="009A579D"/>
    <w:rsid w:val="009C374A"/>
    <w:rsid w:val="009C6745"/>
    <w:rsid w:val="009E2A12"/>
    <w:rsid w:val="009E3297"/>
    <w:rsid w:val="009E47E2"/>
    <w:rsid w:val="009E49E5"/>
    <w:rsid w:val="009F734F"/>
    <w:rsid w:val="00A01A69"/>
    <w:rsid w:val="00A050DC"/>
    <w:rsid w:val="00A149E2"/>
    <w:rsid w:val="00A1551A"/>
    <w:rsid w:val="00A246B6"/>
    <w:rsid w:val="00A3067F"/>
    <w:rsid w:val="00A47E70"/>
    <w:rsid w:val="00A50CF0"/>
    <w:rsid w:val="00A71915"/>
    <w:rsid w:val="00A7671C"/>
    <w:rsid w:val="00A849C1"/>
    <w:rsid w:val="00AA2CBC"/>
    <w:rsid w:val="00AA6EB8"/>
    <w:rsid w:val="00AC38DA"/>
    <w:rsid w:val="00AC4E0B"/>
    <w:rsid w:val="00AC5820"/>
    <w:rsid w:val="00AC6F67"/>
    <w:rsid w:val="00AD1CD8"/>
    <w:rsid w:val="00AD269B"/>
    <w:rsid w:val="00AD535E"/>
    <w:rsid w:val="00AE52F0"/>
    <w:rsid w:val="00B03F08"/>
    <w:rsid w:val="00B061C6"/>
    <w:rsid w:val="00B20DA3"/>
    <w:rsid w:val="00B258BB"/>
    <w:rsid w:val="00B30070"/>
    <w:rsid w:val="00B42457"/>
    <w:rsid w:val="00B46C4F"/>
    <w:rsid w:val="00B50C76"/>
    <w:rsid w:val="00B51003"/>
    <w:rsid w:val="00B62AC8"/>
    <w:rsid w:val="00B67B97"/>
    <w:rsid w:val="00B815FD"/>
    <w:rsid w:val="00B8358C"/>
    <w:rsid w:val="00B91D2A"/>
    <w:rsid w:val="00B968C8"/>
    <w:rsid w:val="00BA0A32"/>
    <w:rsid w:val="00BA2B5A"/>
    <w:rsid w:val="00BA3073"/>
    <w:rsid w:val="00BA3AD2"/>
    <w:rsid w:val="00BA3EC5"/>
    <w:rsid w:val="00BA51D9"/>
    <w:rsid w:val="00BA7703"/>
    <w:rsid w:val="00BB3D65"/>
    <w:rsid w:val="00BB5DFC"/>
    <w:rsid w:val="00BC286A"/>
    <w:rsid w:val="00BC34BD"/>
    <w:rsid w:val="00BD279D"/>
    <w:rsid w:val="00BD5144"/>
    <w:rsid w:val="00BD6BB8"/>
    <w:rsid w:val="00BE1EED"/>
    <w:rsid w:val="00BE2926"/>
    <w:rsid w:val="00BE3947"/>
    <w:rsid w:val="00BF094F"/>
    <w:rsid w:val="00BF4C6E"/>
    <w:rsid w:val="00BF543C"/>
    <w:rsid w:val="00C0542B"/>
    <w:rsid w:val="00C2176A"/>
    <w:rsid w:val="00C3464A"/>
    <w:rsid w:val="00C37B6C"/>
    <w:rsid w:val="00C4184C"/>
    <w:rsid w:val="00C538D3"/>
    <w:rsid w:val="00C646F2"/>
    <w:rsid w:val="00C64D9C"/>
    <w:rsid w:val="00C66BA2"/>
    <w:rsid w:val="00C712A9"/>
    <w:rsid w:val="00C844AF"/>
    <w:rsid w:val="00C95985"/>
    <w:rsid w:val="00CA09F2"/>
    <w:rsid w:val="00CC44D1"/>
    <w:rsid w:val="00CC4BA2"/>
    <w:rsid w:val="00CC5026"/>
    <w:rsid w:val="00CC68D0"/>
    <w:rsid w:val="00CD68A2"/>
    <w:rsid w:val="00CD7A24"/>
    <w:rsid w:val="00CF282F"/>
    <w:rsid w:val="00D03F9A"/>
    <w:rsid w:val="00D05401"/>
    <w:rsid w:val="00D061DD"/>
    <w:rsid w:val="00D06D51"/>
    <w:rsid w:val="00D24991"/>
    <w:rsid w:val="00D311A7"/>
    <w:rsid w:val="00D3481C"/>
    <w:rsid w:val="00D50255"/>
    <w:rsid w:val="00D50641"/>
    <w:rsid w:val="00D51DE5"/>
    <w:rsid w:val="00D543A0"/>
    <w:rsid w:val="00D55DAA"/>
    <w:rsid w:val="00D644A5"/>
    <w:rsid w:val="00D66520"/>
    <w:rsid w:val="00D67CD9"/>
    <w:rsid w:val="00D83BFE"/>
    <w:rsid w:val="00D845F9"/>
    <w:rsid w:val="00D907BE"/>
    <w:rsid w:val="00D915D8"/>
    <w:rsid w:val="00D951EF"/>
    <w:rsid w:val="00D95B17"/>
    <w:rsid w:val="00DA5665"/>
    <w:rsid w:val="00DB51F7"/>
    <w:rsid w:val="00DE1AB1"/>
    <w:rsid w:val="00DE34CF"/>
    <w:rsid w:val="00DE621B"/>
    <w:rsid w:val="00E017A9"/>
    <w:rsid w:val="00E01826"/>
    <w:rsid w:val="00E023FC"/>
    <w:rsid w:val="00E05F74"/>
    <w:rsid w:val="00E1245F"/>
    <w:rsid w:val="00E13F3D"/>
    <w:rsid w:val="00E26613"/>
    <w:rsid w:val="00E3050D"/>
    <w:rsid w:val="00E34898"/>
    <w:rsid w:val="00E415CD"/>
    <w:rsid w:val="00E52AA7"/>
    <w:rsid w:val="00E93833"/>
    <w:rsid w:val="00EA2C12"/>
    <w:rsid w:val="00EA59EE"/>
    <w:rsid w:val="00EB09B7"/>
    <w:rsid w:val="00EB1FFB"/>
    <w:rsid w:val="00EC19F7"/>
    <w:rsid w:val="00EE001F"/>
    <w:rsid w:val="00EE7D7C"/>
    <w:rsid w:val="00EF3515"/>
    <w:rsid w:val="00EF3989"/>
    <w:rsid w:val="00F13410"/>
    <w:rsid w:val="00F243DD"/>
    <w:rsid w:val="00F25D98"/>
    <w:rsid w:val="00F300FB"/>
    <w:rsid w:val="00F541F6"/>
    <w:rsid w:val="00F5795D"/>
    <w:rsid w:val="00F719B2"/>
    <w:rsid w:val="00F7630F"/>
    <w:rsid w:val="00F77BAE"/>
    <w:rsid w:val="00F87E75"/>
    <w:rsid w:val="00F92F62"/>
    <w:rsid w:val="00FA61E1"/>
    <w:rsid w:val="00FB6386"/>
    <w:rsid w:val="00FD6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1">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2">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A0298"/>
    <w:rPr>
      <w:rFonts w:ascii="Times New Roman" w:hAnsi="Times New Roman"/>
      <w:lang w:val="en-GB" w:eastAsia="en-US"/>
    </w:rPr>
  </w:style>
  <w:style w:type="paragraph" w:styleId="af3">
    <w:name w:val="List Paragraph"/>
    <w:basedOn w:val="a"/>
    <w:uiPriority w:val="34"/>
    <w:qFormat/>
    <w:rsid w:val="00E266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4B5CF-6A86-4716-8D00-D7F600C3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1051</Words>
  <Characters>5994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王昭宁</cp:lastModifiedBy>
  <cp:revision>19</cp:revision>
  <cp:lastPrinted>1899-12-31T23:00:00Z</cp:lastPrinted>
  <dcterms:created xsi:type="dcterms:W3CDTF">2022-04-28T06:05:00Z</dcterms:created>
  <dcterms:modified xsi:type="dcterms:W3CDTF">2022-04-29T08:14:00Z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